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626"/>
        <w:gridCol w:w="342"/>
        <w:gridCol w:w="582"/>
        <w:gridCol w:w="2415"/>
        <w:gridCol w:w="1183"/>
        <w:gridCol w:w="1802"/>
        <w:gridCol w:w="1812"/>
      </w:tblGrid>
      <w:tr w:rsidR="001C7A4A" w:rsidTr="001C7A4A">
        <w:trPr>
          <w:trHeight w:val="432"/>
          <w:jc w:val="center"/>
        </w:trPr>
        <w:tc>
          <w:tcPr>
            <w:tcW w:w="10800" w:type="dxa"/>
            <w:gridSpan w:val="8"/>
            <w:tcBorders>
              <w:bottom w:val="nil"/>
            </w:tcBorders>
          </w:tcPr>
          <w:p w:rsidR="001C7A4A" w:rsidRPr="00815FB7" w:rsidRDefault="00A62708" w:rsidP="00815FB7">
            <w:pPr>
              <w:pStyle w:val="Titres"/>
              <w:tabs>
                <w:tab w:val="clear" w:pos="8504"/>
              </w:tabs>
              <w:spacing w:before="120" w:line="240" w:lineRule="auto"/>
              <w:ind w:left="120" w:right="0"/>
              <w:jc w:val="left"/>
              <w:rPr>
                <w:rFonts w:ascii="Arial Narrow" w:hAnsi="Arial Narrow" w:cs="Arial"/>
                <w:bCs/>
                <w:sz w:val="28"/>
              </w:rPr>
            </w:pPr>
            <w:r>
              <w:rPr>
                <w:rFonts w:ascii="Arial Narrow" w:hAnsi="Arial Narrow" w:cs="Arial"/>
                <w:bCs/>
                <w:noProof/>
                <w:sz w:val="28"/>
                <w:lang w:eastAsia="ja-JP"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-147955</wp:posOffset>
                  </wp:positionH>
                  <wp:positionV relativeFrom="page">
                    <wp:posOffset>-144780</wp:posOffset>
                  </wp:positionV>
                  <wp:extent cx="1837055" cy="864870"/>
                  <wp:effectExtent l="0" t="0" r="0" b="0"/>
                  <wp:wrapNone/>
                  <wp:docPr id="11" name="Image 11" descr="MTMDET_Noir_Photosh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MTMDET_Noir_Photosh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55" cy="864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F496F" w:rsidTr="001C7A4A">
        <w:trPr>
          <w:trHeight w:hRule="exact" w:val="475"/>
          <w:jc w:val="center"/>
        </w:trPr>
        <w:tc>
          <w:tcPr>
            <w:tcW w:w="2664" w:type="dxa"/>
            <w:gridSpan w:val="2"/>
            <w:tcBorders>
              <w:bottom w:val="nil"/>
            </w:tcBorders>
          </w:tcPr>
          <w:p w:rsidR="00CF496F" w:rsidRDefault="00CF496F" w:rsidP="003C5D96">
            <w:pPr>
              <w:pStyle w:val="Variables"/>
              <w:spacing w:line="240" w:lineRule="auto"/>
              <w:ind w:left="0" w:right="14"/>
              <w:rPr>
                <w:sz w:val="16"/>
              </w:rPr>
            </w:pPr>
          </w:p>
        </w:tc>
        <w:tc>
          <w:tcPr>
            <w:tcW w:w="8136" w:type="dxa"/>
            <w:gridSpan w:val="6"/>
            <w:tcBorders>
              <w:bottom w:val="nil"/>
            </w:tcBorders>
            <w:shd w:val="clear" w:color="auto" w:fill="CCCCCC"/>
            <w:vAlign w:val="center"/>
          </w:tcPr>
          <w:p w:rsidR="00CF496F" w:rsidRPr="00567EC1" w:rsidRDefault="00815FB7" w:rsidP="00567EC1">
            <w:pPr>
              <w:pStyle w:val="Titres"/>
              <w:tabs>
                <w:tab w:val="clear" w:pos="8504"/>
              </w:tabs>
              <w:ind w:left="115" w:right="0"/>
              <w:jc w:val="left"/>
              <w:rPr>
                <w:rFonts w:ascii="Chaloult_Cond" w:hAnsi="Chaloult_Cond"/>
                <w:b w:val="0"/>
                <w:bCs/>
                <w:sz w:val="28"/>
              </w:rPr>
            </w:pPr>
            <w:r w:rsidRPr="00567EC1">
              <w:rPr>
                <w:rFonts w:ascii="Chaloult_Cond" w:hAnsi="Chaloult_Cond" w:cs="Arial"/>
                <w:bCs/>
                <w:sz w:val="28"/>
              </w:rPr>
              <w:t>Charte de projet</w:t>
            </w:r>
            <w:r w:rsidR="008A6FEB" w:rsidRPr="00567EC1">
              <w:rPr>
                <w:rFonts w:ascii="Chaloult_Cond" w:hAnsi="Chaloult_Cond" w:cs="Arial"/>
                <w:b w:val="0"/>
                <w:sz w:val="28"/>
                <w:szCs w:val="28"/>
              </w:rPr>
              <w:t xml:space="preserve"> – Section 1</w:t>
            </w:r>
          </w:p>
        </w:tc>
      </w:tr>
      <w:tr w:rsidR="008A6FEB" w:rsidTr="008C0DA9">
        <w:trPr>
          <w:trHeight w:val="440"/>
          <w:jc w:val="center"/>
        </w:trPr>
        <w:tc>
          <w:tcPr>
            <w:tcW w:w="10800" w:type="dxa"/>
            <w:gridSpan w:val="8"/>
            <w:vAlign w:val="bottom"/>
          </w:tcPr>
          <w:p w:rsidR="008A6FEB" w:rsidRDefault="008A6FEB" w:rsidP="00E74DA9">
            <w:pPr>
              <w:pStyle w:val="Sous-titres"/>
              <w:tabs>
                <w:tab w:val="clear" w:pos="8504"/>
              </w:tabs>
              <w:ind w:left="0"/>
              <w:rPr>
                <w:spacing w:val="-2"/>
                <w:sz w:val="14"/>
              </w:rPr>
            </w:pPr>
          </w:p>
        </w:tc>
      </w:tr>
      <w:tr w:rsidR="00815FB7" w:rsidRPr="006A5FD1" w:rsidTr="006E2844">
        <w:trPr>
          <w:trHeight w:hRule="exact" w:val="240"/>
          <w:jc w:val="center"/>
        </w:trPr>
        <w:tc>
          <w:tcPr>
            <w:tcW w:w="2038" w:type="dxa"/>
            <w:tcBorders>
              <w:top w:val="single" w:sz="6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815FB7" w:rsidRPr="00A75B8C" w:rsidRDefault="00992F54" w:rsidP="003E4F8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A75B8C">
              <w:rPr>
                <w:rFonts w:cs="Arial"/>
                <w:bCs/>
                <w:szCs w:val="16"/>
              </w:rPr>
              <w:t>Numéro de projet</w:t>
            </w:r>
          </w:p>
        </w:tc>
        <w:tc>
          <w:tcPr>
            <w:tcW w:w="5148" w:type="dxa"/>
            <w:gridSpan w:val="5"/>
            <w:tcBorders>
              <w:top w:val="single" w:sz="6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815FB7" w:rsidRPr="00A75B8C" w:rsidRDefault="00992F54" w:rsidP="003E4F8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N</w:t>
            </w:r>
            <w:r w:rsidRPr="00A75B8C">
              <w:rPr>
                <w:rFonts w:cs="Arial"/>
                <w:bCs/>
                <w:szCs w:val="16"/>
              </w:rPr>
              <w:t>o</w:t>
            </w:r>
            <w:r>
              <w:rPr>
                <w:rFonts w:cs="Arial"/>
                <w:bCs/>
                <w:szCs w:val="16"/>
              </w:rPr>
              <w:t>m du</w:t>
            </w:r>
            <w:r w:rsidRPr="00A75B8C">
              <w:rPr>
                <w:rFonts w:cs="Arial"/>
                <w:bCs/>
                <w:szCs w:val="16"/>
              </w:rPr>
              <w:t xml:space="preserve"> projet</w:t>
            </w:r>
          </w:p>
        </w:tc>
        <w:tc>
          <w:tcPr>
            <w:tcW w:w="3614" w:type="dxa"/>
            <w:gridSpan w:val="2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815FB7" w:rsidRPr="00A75B8C" w:rsidRDefault="00815FB7" w:rsidP="003E4F8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Direction</w:t>
            </w:r>
          </w:p>
        </w:tc>
      </w:tr>
      <w:tr w:rsidR="00C32514" w:rsidRPr="00D80FA4" w:rsidTr="00FB1997">
        <w:trPr>
          <w:trHeight w:val="317"/>
          <w:jc w:val="center"/>
        </w:trPr>
        <w:tc>
          <w:tcPr>
            <w:tcW w:w="2038" w:type="dxa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:rsidR="005B1E43" w:rsidRPr="00D80FA4" w:rsidRDefault="005B1E43" w:rsidP="00083837">
            <w:pPr>
              <w:pStyle w:val="Sous-titres"/>
              <w:tabs>
                <w:tab w:val="left" w:pos="366"/>
              </w:tabs>
              <w:spacing w:line="40" w:lineRule="exact"/>
              <w:ind w:left="115" w:right="120"/>
              <w:rPr>
                <w:rFonts w:cs="Arial"/>
                <w:bCs/>
                <w:sz w:val="18"/>
                <w:szCs w:val="18"/>
              </w:rPr>
            </w:pPr>
          </w:p>
          <w:p w:rsidR="00C32514" w:rsidRPr="00D80FA4" w:rsidRDefault="004E2566" w:rsidP="00D80FA4">
            <w:pPr>
              <w:pStyle w:val="reportNumPro"/>
              <w:spacing w:line="240" w:lineRule="auto"/>
              <w:ind w:left="115" w:right="31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NumP"/>
                  <w:enabled/>
                  <w:calcOnExit/>
                  <w:textInput>
                    <w:maxLength w:val="100"/>
                  </w:textInput>
                </w:ffData>
              </w:fldChar>
            </w:r>
            <w:bookmarkStart w:id="0" w:name="NumP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bookmarkEnd w:id="1"/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5148" w:type="dxa"/>
            <w:gridSpan w:val="5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5B1E43" w:rsidRPr="00D80FA4" w:rsidRDefault="005B1E43" w:rsidP="00AD45E2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  <w:bookmarkStart w:id="2" w:name="Texte2"/>
          </w:p>
          <w:bookmarkEnd w:id="2"/>
          <w:p w:rsidR="00C32514" w:rsidRPr="00D80FA4" w:rsidRDefault="00FB1997" w:rsidP="00D80FA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614" w:type="dxa"/>
            <w:gridSpan w:val="2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</w:tcPr>
          <w:p w:rsidR="005B1E43" w:rsidRPr="00D80FA4" w:rsidRDefault="005B1E43" w:rsidP="00AD45E2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C32514" w:rsidRPr="00D80FA4" w:rsidRDefault="00FB1997" w:rsidP="00D80FA4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C32514" w:rsidRPr="006A5FD1" w:rsidTr="006E2844">
        <w:trPr>
          <w:trHeight w:hRule="exact" w:val="240"/>
          <w:jc w:val="center"/>
        </w:trPr>
        <w:tc>
          <w:tcPr>
            <w:tcW w:w="3588" w:type="dxa"/>
            <w:gridSpan w:val="4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C32514" w:rsidRPr="00A75B8C" w:rsidRDefault="00C32514" w:rsidP="003E4F8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Localisation (Route, tronçon, section)</w:t>
            </w:r>
          </w:p>
        </w:tc>
        <w:tc>
          <w:tcPr>
            <w:tcW w:w="3598" w:type="dxa"/>
            <w:gridSpan w:val="2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C32514" w:rsidRPr="00A75B8C" w:rsidRDefault="00C32514" w:rsidP="003E4F8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Municipalité</w:t>
            </w:r>
          </w:p>
        </w:tc>
        <w:tc>
          <w:tcPr>
            <w:tcW w:w="180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C32514" w:rsidRPr="00A75B8C" w:rsidRDefault="00C32514" w:rsidP="003E4F8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MRC</w:t>
            </w:r>
          </w:p>
        </w:tc>
        <w:tc>
          <w:tcPr>
            <w:tcW w:w="1812" w:type="dxa"/>
            <w:tcBorders>
              <w:top w:val="single" w:sz="4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C32514" w:rsidRPr="00A75B8C" w:rsidRDefault="00C32514" w:rsidP="003E4F80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CEP</w:t>
            </w:r>
          </w:p>
        </w:tc>
      </w:tr>
      <w:tr w:rsidR="00504723" w:rsidRPr="00D80FA4" w:rsidTr="00FB1997">
        <w:trPr>
          <w:trHeight w:val="317"/>
          <w:jc w:val="center"/>
        </w:trPr>
        <w:tc>
          <w:tcPr>
            <w:tcW w:w="3588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</w:tcPr>
          <w:p w:rsidR="00AD45E2" w:rsidRPr="00D80FA4" w:rsidRDefault="00AD45E2" w:rsidP="00BA5A9E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504723" w:rsidRPr="00D80FA4" w:rsidRDefault="00FB1997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598" w:type="dxa"/>
            <w:gridSpan w:val="2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AD45E2" w:rsidRPr="00D80FA4" w:rsidRDefault="00AD45E2" w:rsidP="00BA5A9E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504723" w:rsidRPr="00D80FA4" w:rsidRDefault="00FB1997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02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AD45E2" w:rsidRPr="00D80FA4" w:rsidRDefault="00AD45E2" w:rsidP="00BA5A9E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504723" w:rsidRPr="00D80FA4" w:rsidRDefault="00FB1997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12" w:type="dxa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</w:tcPr>
          <w:p w:rsidR="00AD45E2" w:rsidRPr="00D80FA4" w:rsidRDefault="00AD45E2" w:rsidP="00BA5A9E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504723" w:rsidRPr="00D80FA4" w:rsidRDefault="00FB1997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FE6693" w:rsidRPr="006A5FD1" w:rsidTr="001C7A4A">
        <w:trPr>
          <w:trHeight w:hRule="exact" w:val="432"/>
          <w:jc w:val="center"/>
        </w:trPr>
        <w:tc>
          <w:tcPr>
            <w:tcW w:w="3006" w:type="dxa"/>
            <w:gridSpan w:val="3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E6693" w:rsidRPr="00A75B8C" w:rsidRDefault="00FE6693" w:rsidP="001C7A4A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Gérant de projet</w:t>
            </w:r>
          </w:p>
        </w:tc>
        <w:tc>
          <w:tcPr>
            <w:tcW w:w="2997" w:type="dxa"/>
            <w:gridSpan w:val="2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E6693" w:rsidRPr="00FE6693" w:rsidRDefault="00FE6693" w:rsidP="001C7A4A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Cs w:val="16"/>
              </w:rPr>
            </w:pPr>
            <w:r w:rsidRPr="00FE6693">
              <w:rPr>
                <w:rFonts w:cs="Arial"/>
                <w:szCs w:val="16"/>
                <w:lang w:eastAsia="fr-CA"/>
              </w:rPr>
              <w:t xml:space="preserve">Chargé d'activités responsable </w:t>
            </w:r>
            <w:r w:rsidR="001C7A4A">
              <w:rPr>
                <w:rFonts w:cs="Arial"/>
                <w:szCs w:val="16"/>
                <w:lang w:eastAsia="fr-CA"/>
              </w:rPr>
              <w:br/>
            </w:r>
            <w:r w:rsidRPr="00FE6693">
              <w:rPr>
                <w:rFonts w:cs="Arial"/>
                <w:szCs w:val="16"/>
                <w:lang w:eastAsia="fr-CA"/>
              </w:rPr>
              <w:t>de l'étude des besoins</w:t>
            </w:r>
          </w:p>
        </w:tc>
        <w:tc>
          <w:tcPr>
            <w:tcW w:w="2985" w:type="dxa"/>
            <w:gridSpan w:val="2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E6693" w:rsidRPr="00D65D4A" w:rsidRDefault="00FE6693" w:rsidP="001C7A4A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D65D4A">
              <w:rPr>
                <w:rFonts w:cs="Arial"/>
                <w:bCs/>
                <w:szCs w:val="16"/>
              </w:rPr>
              <w:t>Version de la charte</w:t>
            </w:r>
            <w:r w:rsidR="00D65D4A" w:rsidRPr="00D65D4A">
              <w:rPr>
                <w:rFonts w:cs="Arial"/>
                <w:szCs w:val="16"/>
              </w:rPr>
              <w:t xml:space="preserve"> – Section 1</w:t>
            </w:r>
          </w:p>
        </w:tc>
        <w:tc>
          <w:tcPr>
            <w:tcW w:w="1812" w:type="dxa"/>
            <w:tcBorders>
              <w:top w:val="single" w:sz="4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FE6693" w:rsidRPr="00AA71B3" w:rsidRDefault="00FE6693" w:rsidP="001C7A4A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14"/>
                <w:szCs w:val="14"/>
              </w:rPr>
            </w:pPr>
            <w:r w:rsidRPr="00C32514">
              <w:rPr>
                <w:rFonts w:cs="Arial"/>
                <w:bCs/>
                <w:szCs w:val="16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FE6693" w:rsidRPr="00D80FA4" w:rsidTr="001C7A4A">
        <w:trPr>
          <w:trHeight w:val="302"/>
          <w:jc w:val="center"/>
        </w:trPr>
        <w:tc>
          <w:tcPr>
            <w:tcW w:w="3006" w:type="dxa"/>
            <w:gridSpan w:val="3"/>
            <w:tcBorders>
              <w:left w:val="single" w:sz="6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FE6693" w:rsidRPr="00D80FA4" w:rsidRDefault="00FE6693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  <w:gridSpan w:val="2"/>
            <w:tcBorders>
              <w:left w:val="single" w:sz="6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FE6693" w:rsidRPr="00D80FA4" w:rsidRDefault="00FE6693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985" w:type="dxa"/>
            <w:gridSpan w:val="2"/>
            <w:tcBorders>
              <w:left w:val="single" w:sz="4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FE6693" w:rsidRPr="00D80FA4" w:rsidRDefault="00FE6693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12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FE6693" w:rsidRPr="00D80FA4" w:rsidRDefault="00FE6693" w:rsidP="00083837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1C7A4A" w:rsidTr="00B87F05">
        <w:trPr>
          <w:trHeight w:hRule="exact" w:val="240"/>
          <w:jc w:val="center"/>
        </w:trPr>
        <w:tc>
          <w:tcPr>
            <w:tcW w:w="10800" w:type="dxa"/>
            <w:gridSpan w:val="8"/>
            <w:tcBorders>
              <w:top w:val="single" w:sz="6" w:space="0" w:color="7F7F7F"/>
            </w:tcBorders>
            <w:vAlign w:val="center"/>
          </w:tcPr>
          <w:p w:rsidR="001C7A4A" w:rsidRDefault="001C7A4A" w:rsidP="003E4F80">
            <w:pPr>
              <w:pStyle w:val="Sous-titres"/>
              <w:tabs>
                <w:tab w:val="clear" w:pos="8504"/>
              </w:tabs>
              <w:rPr>
                <w:rFonts w:cs="Arial"/>
                <w:b/>
                <w:bCs/>
                <w:caps/>
              </w:rPr>
            </w:pPr>
          </w:p>
        </w:tc>
      </w:tr>
    </w:tbl>
    <w:p w:rsidR="00120E84" w:rsidRDefault="00120E84" w:rsidP="008004AB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Sect="00083837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2240" w:h="20160" w:code="5"/>
          <w:pgMar w:top="720" w:right="720" w:bottom="720" w:left="720" w:header="0" w:footer="216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AC1D70" w:rsidRPr="00B46167" w:rsidTr="00C871CB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AC1D70" w:rsidRPr="001F088A" w:rsidRDefault="00AC1D70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 w:rsidRPr="008004AB">
              <w:rPr>
                <w:rFonts w:cs="Arial"/>
                <w:b/>
                <w:bCs/>
                <w:sz w:val="18"/>
              </w:rPr>
              <w:lastRenderedPageBreak/>
              <w:t>1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AC1D70" w:rsidRDefault="00AC1D70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</w:pPr>
            <w:r>
              <w:rPr>
                <w:rFonts w:cs="Arial"/>
                <w:b/>
                <w:bCs/>
                <w:sz w:val="18"/>
              </w:rPr>
              <w:t>Origine de la demande d’intervention</w:t>
            </w:r>
            <w:r w:rsidRPr="003E4F80">
              <w:t xml:space="preserve"> </w:t>
            </w:r>
          </w:p>
          <w:p w:rsidR="00AC1D70" w:rsidRDefault="00AC1D70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 w:rsidRPr="003E4F80">
              <w:t xml:space="preserve">Énoncer les éléments ou évènements à l’origine de la demande d’intervention </w:t>
            </w:r>
            <w:r>
              <w:br/>
            </w:r>
            <w:r w:rsidRPr="003E4F80">
              <w:t>(exemples : résolution du conseil municipal, augmentation du nombre d’accidents).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AC1D70" w:rsidRPr="005C3E13" w:rsidRDefault="00A62708" w:rsidP="00AA10D3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957FCD" w:rsidRDefault="00957FCD" w:rsidP="00AA10D3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C32514" w:rsidTr="00D74330">
        <w:trPr>
          <w:trHeight w:val="208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32514" w:rsidRDefault="00C32514" w:rsidP="001054B3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C32514" w:rsidRPr="00D80FA4" w:rsidRDefault="004E2566" w:rsidP="001054B3">
            <w:pPr>
              <w:pStyle w:val="Sansinterligne"/>
              <w:ind w:left="475" w:righ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120E84" w:rsidRDefault="00120E84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2C4000" w:rsidRDefault="002C4000" w:rsidP="003E4F80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2C4000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7138FE" w:rsidRPr="001F088A" w:rsidTr="00C871CB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7138FE" w:rsidRPr="001F088A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2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</w:pPr>
            <w:r>
              <w:rPr>
                <w:rFonts w:cs="Arial"/>
                <w:b/>
                <w:bCs/>
                <w:sz w:val="18"/>
              </w:rPr>
              <w:t>Description du projet</w:t>
            </w:r>
            <w:r w:rsidRPr="003E4F80">
              <w:t xml:space="preserve"> </w:t>
            </w:r>
          </w:p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 w:rsidRPr="003E4F80">
              <w:t xml:space="preserve">Énoncer les </w:t>
            </w:r>
            <w:r>
              <w:t>besoins à l’origine du projet et les objectifs à atteindre (source : Études des besoins).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5C3E13" w:rsidRDefault="00A62708" w:rsidP="00AA10D3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957FCD" w:rsidRDefault="00957FCD" w:rsidP="00AA10D3">
      <w:pPr>
        <w:pStyle w:val="Sous-titres"/>
        <w:keepNext/>
        <w:tabs>
          <w:tab w:val="clear" w:pos="8504"/>
        </w:tabs>
        <w:spacing w:before="40"/>
        <w:ind w:left="479" w:right="359"/>
        <w:rPr>
          <w:b/>
        </w:rPr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Borders>
          <w:left w:val="single" w:sz="6" w:space="0" w:color="7F7F7F"/>
          <w:bottom w:val="single" w:sz="6" w:space="0" w:color="7F7F7F"/>
          <w:right w:val="single" w:sz="6" w:space="0" w:color="7F7F7F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7138FE" w:rsidTr="006E2844">
        <w:trPr>
          <w:trHeight w:val="2040"/>
          <w:jc w:val="center"/>
        </w:trPr>
        <w:tc>
          <w:tcPr>
            <w:tcW w:w="10800" w:type="dxa"/>
          </w:tcPr>
          <w:p w:rsidR="007138FE" w:rsidRPr="00D11DF4" w:rsidRDefault="007138FE" w:rsidP="001054B3">
            <w:pPr>
              <w:pStyle w:val="Sous-titres"/>
              <w:tabs>
                <w:tab w:val="clear" w:pos="8504"/>
              </w:tabs>
              <w:spacing w:before="40"/>
              <w:ind w:left="475" w:right="360"/>
              <w:rPr>
                <w:b/>
              </w:rPr>
            </w:pPr>
            <w:r w:rsidRPr="00D11DF4">
              <w:rPr>
                <w:b/>
              </w:rPr>
              <w:lastRenderedPageBreak/>
              <w:t>Besoins à l’origine du projet</w:t>
            </w:r>
          </w:p>
          <w:p w:rsidR="007138FE" w:rsidRDefault="007138FE" w:rsidP="001054B3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7138FE" w:rsidRPr="00D80FA4" w:rsidRDefault="007138FE" w:rsidP="001054B3">
            <w:pPr>
              <w:pStyle w:val="Sous-titres"/>
              <w:tabs>
                <w:tab w:val="clear" w:pos="8504"/>
              </w:tabs>
              <w:spacing w:line="240" w:lineRule="auto"/>
              <w:ind w:left="475" w:right="360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  <w:p w:rsidR="007138FE" w:rsidRPr="00D11DF4" w:rsidRDefault="007138FE" w:rsidP="001054B3">
            <w:pPr>
              <w:pStyle w:val="Sous-titres"/>
              <w:tabs>
                <w:tab w:val="clear" w:pos="8504"/>
              </w:tabs>
              <w:spacing w:before="80"/>
              <w:ind w:left="475" w:right="360"/>
              <w:rPr>
                <w:b/>
              </w:rPr>
            </w:pPr>
            <w:r w:rsidRPr="00D11DF4">
              <w:rPr>
                <w:b/>
              </w:rPr>
              <w:t>Objectifs à atteindre</w:t>
            </w:r>
          </w:p>
          <w:p w:rsidR="007138FE" w:rsidRDefault="007138FE" w:rsidP="001054B3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7138FE" w:rsidRPr="00D80FA4" w:rsidRDefault="007138FE" w:rsidP="001054B3">
            <w:pPr>
              <w:pStyle w:val="Sous-titres"/>
              <w:tabs>
                <w:tab w:val="clear" w:pos="8504"/>
              </w:tabs>
              <w:spacing w:line="240" w:lineRule="auto"/>
              <w:ind w:left="475" w:right="360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</w:tbl>
    <w:p w:rsidR="002C4000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120E84" w:rsidRDefault="00120E84" w:rsidP="00F8128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7138FE" w:rsidRPr="001F088A" w:rsidTr="00C871CB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7138FE" w:rsidRPr="001F088A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3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</w:pPr>
            <w:r>
              <w:rPr>
                <w:rFonts w:cs="Arial"/>
                <w:b/>
                <w:bCs/>
                <w:sz w:val="18"/>
              </w:rPr>
              <w:t>Sommaire des solutions proposées à l’étude des besoins</w:t>
            </w:r>
            <w:r>
              <w:t xml:space="preserve"> </w:t>
            </w:r>
          </w:p>
          <w:p w:rsidR="007138FE" w:rsidRDefault="007138FE" w:rsidP="00AA10D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t>Décrire sommairement les solutions proposées en définissant notamment les enjeux environnementaux.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5C3E13" w:rsidRDefault="00A62708" w:rsidP="00AA10D3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957FCD" w:rsidRDefault="00957FCD" w:rsidP="00AA10D3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7138FE" w:rsidTr="00D74330">
        <w:trPr>
          <w:trHeight w:val="20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138FE" w:rsidRDefault="007138FE" w:rsidP="001054B3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7138FE" w:rsidRPr="00D80FA4" w:rsidRDefault="007138FE" w:rsidP="001054B3">
            <w:pPr>
              <w:pStyle w:val="Sansinterligne"/>
              <w:ind w:left="475" w:right="360"/>
              <w:rPr>
                <w:rFonts w:ascii="Arial" w:hAnsi="Arial" w:cs="Arial"/>
                <w:sz w:val="18"/>
                <w:szCs w:val="18"/>
              </w:rPr>
            </w:pPr>
            <w:r w:rsidRPr="00D80FA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80FA4">
              <w:rPr>
                <w:rFonts w:ascii="Arial" w:hAnsi="Arial" w:cs="Arial"/>
                <w:sz w:val="18"/>
                <w:szCs w:val="18"/>
              </w:rPr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2C4000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120E84" w:rsidRDefault="00120E84" w:rsidP="00F81288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7138FE" w:rsidRPr="001F088A" w:rsidTr="004E2566">
        <w:trPr>
          <w:trHeight w:val="432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7138FE" w:rsidRPr="001F088A" w:rsidRDefault="007138FE" w:rsidP="00B80AD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lastRenderedPageBreak/>
              <w:t>4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Pr="00B3446A" w:rsidRDefault="00B3446A" w:rsidP="00B3446A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sz w:val="18"/>
                <w:szCs w:val="18"/>
                <w:lang w:eastAsia="fr-CA"/>
              </w:rPr>
            </w:pPr>
            <w:r w:rsidRPr="00B3446A">
              <w:rPr>
                <w:rFonts w:cs="Arial"/>
                <w:b/>
                <w:sz w:val="18"/>
                <w:szCs w:val="18"/>
                <w:lang w:eastAsia="fr-CA"/>
              </w:rPr>
              <w:t>Échéancier de réalisation de l'étude des solutions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5C3E13" w:rsidRDefault="00A62708" w:rsidP="00B80AD8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957FCD" w:rsidRDefault="00957FCD" w:rsidP="00B80AD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7138FE" w:rsidTr="00F070DB">
        <w:trPr>
          <w:trHeight w:val="18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138FE" w:rsidRDefault="007138FE" w:rsidP="001054B3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7138FE" w:rsidRPr="00D80FA4" w:rsidRDefault="007138FE" w:rsidP="001054B3">
            <w:pPr>
              <w:pStyle w:val="Sansinterligne"/>
              <w:ind w:left="475" w:right="360"/>
              <w:rPr>
                <w:rFonts w:ascii="Arial" w:hAnsi="Arial" w:cs="Arial"/>
                <w:sz w:val="18"/>
                <w:szCs w:val="18"/>
              </w:rPr>
            </w:pPr>
            <w:r w:rsidRPr="00D80FA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80FA4">
              <w:rPr>
                <w:rFonts w:ascii="Arial" w:hAnsi="Arial" w:cs="Arial"/>
                <w:sz w:val="18"/>
                <w:szCs w:val="18"/>
              </w:rPr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2C4000" w:rsidRPr="00B3446A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120E84" w:rsidRPr="00B3446A" w:rsidRDefault="00120E84" w:rsidP="00385E9C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RPr="00B3446A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2446B" w:rsidRPr="00B3446A" w:rsidTr="00717E88">
        <w:trPr>
          <w:trHeight w:val="432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 w:themeFill="text1"/>
            <w:vAlign w:val="center"/>
          </w:tcPr>
          <w:p w:rsidR="0042446B" w:rsidRPr="0042446B" w:rsidRDefault="0042446B" w:rsidP="0042446B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color w:val="FFFFFF" w:themeColor="background1"/>
                <w:sz w:val="18"/>
              </w:rPr>
            </w:pPr>
            <w:r>
              <w:rPr>
                <w:rFonts w:cs="Arial"/>
                <w:b/>
                <w:bCs/>
                <w:color w:val="FFFFFF" w:themeColor="background1"/>
                <w:sz w:val="18"/>
              </w:rPr>
              <w:lastRenderedPageBreak/>
              <w:t>5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42446B" w:rsidRPr="00B3446A" w:rsidRDefault="0042446B" w:rsidP="0042446B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 w:rsidRPr="00B3446A">
              <w:rPr>
                <w:rFonts w:cs="Arial"/>
                <w:b/>
                <w:sz w:val="18"/>
                <w:lang w:eastAsia="fr-CA"/>
              </w:rPr>
              <w:t>Coûts estimés de l'étude des solutions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2446B" w:rsidRPr="00B3446A" w:rsidRDefault="0042446B" w:rsidP="0042446B">
            <w:pPr>
              <w:pStyle w:val="reportNumPro"/>
              <w:keepNext/>
              <w:rPr>
                <w:rFonts w:ascii="Arial" w:hAnsi="Arial" w:cs="Arial"/>
              </w:rPr>
            </w:pPr>
            <w:r w:rsidRPr="00B3446A">
              <w:rPr>
                <w:rFonts w:ascii="Arial" w:hAnsi="Arial" w:cs="Arial"/>
              </w:rPr>
              <w:fldChar w:fldCharType="begin"/>
            </w:r>
            <w:r w:rsidRPr="00B3446A">
              <w:rPr>
                <w:rFonts w:ascii="Arial" w:hAnsi="Arial" w:cs="Arial"/>
              </w:rPr>
              <w:instrText xml:space="preserve"> REF  NumP  \* MERGEFORMAT </w:instrText>
            </w:r>
            <w:r w:rsidRPr="00B3446A">
              <w:rPr>
                <w:rFonts w:ascii="Arial" w:hAnsi="Arial" w:cs="Arial"/>
              </w:rPr>
              <w:fldChar w:fldCharType="separate"/>
            </w:r>
            <w:r w:rsidR="00A62708" w:rsidRPr="00A62708">
              <w:rPr>
                <w:rFonts w:ascii="Arial" w:hAnsi="Arial" w:cs="Arial"/>
              </w:rPr>
              <w:t xml:space="preserve">     </w:t>
            </w:r>
            <w:r w:rsidRPr="00B3446A">
              <w:rPr>
                <w:rFonts w:ascii="Arial" w:hAnsi="Arial" w:cs="Arial"/>
              </w:rPr>
              <w:fldChar w:fldCharType="end"/>
            </w:r>
          </w:p>
        </w:tc>
      </w:tr>
    </w:tbl>
    <w:p w:rsidR="00957FCD" w:rsidRDefault="00957FCD" w:rsidP="00B80AD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57FCD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right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7138FE" w:rsidTr="0042446B">
        <w:trPr>
          <w:trHeight w:val="1840"/>
          <w:jc w:val="right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138FE" w:rsidRDefault="007138FE" w:rsidP="001054B3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7138FE" w:rsidRPr="00D80FA4" w:rsidRDefault="007138FE" w:rsidP="0042446B">
            <w:pPr>
              <w:pStyle w:val="Sansinterligne"/>
              <w:ind w:left="477" w:right="115"/>
              <w:rPr>
                <w:rFonts w:ascii="Arial" w:hAnsi="Arial" w:cs="Arial"/>
                <w:sz w:val="18"/>
                <w:szCs w:val="18"/>
              </w:rPr>
            </w:pPr>
            <w:r w:rsidRPr="00D80FA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80FA4">
              <w:rPr>
                <w:rFonts w:ascii="Arial" w:hAnsi="Arial" w:cs="Arial"/>
                <w:sz w:val="18"/>
                <w:szCs w:val="18"/>
              </w:rPr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80AD8"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2C4000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120E84" w:rsidRDefault="00120E84" w:rsidP="00385E9C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120E84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p w:rsidR="002C4000" w:rsidRDefault="002C4000" w:rsidP="002C4000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2C4000" w:rsidRDefault="002C4000" w:rsidP="00441F24">
      <w:pPr>
        <w:pStyle w:val="Sous-titres"/>
        <w:tabs>
          <w:tab w:val="left" w:pos="366"/>
        </w:tabs>
        <w:ind w:left="120"/>
        <w:rPr>
          <w:rFonts w:cs="Arial"/>
          <w:b/>
          <w:bCs/>
          <w:sz w:val="18"/>
        </w:rPr>
        <w:sectPr w:rsidR="002C4000" w:rsidSect="00120E84">
          <w:headerReference w:type="even" r:id="rId15"/>
          <w:headerReference w:type="default" r:id="rId16"/>
          <w:headerReference w:type="first" r:id="rId17"/>
          <w:footerReference w:type="first" r:id="rId18"/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187"/>
        <w:gridCol w:w="190"/>
        <w:gridCol w:w="6048"/>
        <w:gridCol w:w="603"/>
        <w:gridCol w:w="729"/>
        <w:gridCol w:w="1431"/>
        <w:gridCol w:w="612"/>
      </w:tblGrid>
      <w:tr w:rsidR="007138FE" w:rsidRPr="001F088A" w:rsidTr="00821255">
        <w:trPr>
          <w:cantSplit/>
          <w:trHeight w:val="835"/>
          <w:tblHeader/>
          <w:jc w:val="center"/>
        </w:trPr>
        <w:tc>
          <w:tcPr>
            <w:tcW w:w="8757" w:type="dxa"/>
            <w:gridSpan w:val="5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7138FE" w:rsidRPr="001F088A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 w:val="18"/>
              </w:rPr>
            </w:pPr>
            <w:r w:rsidRPr="00F000E0">
              <w:rPr>
                <w:rFonts w:cs="Arial"/>
                <w:b/>
                <w:bCs/>
                <w:sz w:val="18"/>
              </w:rPr>
              <w:lastRenderedPageBreak/>
              <w:t>Signatures</w:t>
            </w:r>
          </w:p>
        </w:tc>
        <w:tc>
          <w:tcPr>
            <w:tcW w:w="2043" w:type="dxa"/>
            <w:gridSpan w:val="2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7138FE" w:rsidRPr="005C3E13" w:rsidRDefault="00A62708" w:rsidP="00DC393B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  <w:tr w:rsidR="007138FE" w:rsidRPr="001F088A" w:rsidTr="00BC2AD3">
        <w:trPr>
          <w:cantSplit/>
          <w:trHeight w:hRule="exact" w:val="864"/>
          <w:jc w:val="center"/>
        </w:trPr>
        <w:tc>
          <w:tcPr>
            <w:tcW w:w="1187" w:type="dxa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7138FE" w:rsidRPr="00F000E0" w:rsidRDefault="007138FE" w:rsidP="00821255">
            <w:pPr>
              <w:pStyle w:val="Sous-titres"/>
              <w:keepNext/>
              <w:tabs>
                <w:tab w:val="left" w:pos="366"/>
              </w:tabs>
              <w:ind w:left="153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Préparé par :</w:t>
            </w:r>
          </w:p>
        </w:tc>
        <w:tc>
          <w:tcPr>
            <w:tcW w:w="190" w:type="dxa"/>
            <w:shd w:val="clear" w:color="auto" w:fill="auto"/>
            <w:vAlign w:val="center"/>
          </w:tcPr>
          <w:p w:rsidR="007138FE" w:rsidRPr="00F000E0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6048" w:type="dxa"/>
            <w:tcBorders>
              <w:left w:val="nil"/>
              <w:bottom w:val="single" w:sz="4" w:space="0" w:color="7F7F7F"/>
            </w:tcBorders>
            <w:shd w:val="clear" w:color="auto" w:fill="auto"/>
            <w:vAlign w:val="center"/>
          </w:tcPr>
          <w:p w:rsidR="007138FE" w:rsidRPr="00F000E0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7138FE" w:rsidRPr="00F000E0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7F7F7F"/>
            </w:tcBorders>
            <w:shd w:val="clear" w:color="auto" w:fill="auto"/>
            <w:vAlign w:val="bottom"/>
          </w:tcPr>
          <w:p w:rsidR="007138FE" w:rsidRPr="00D80FA4" w:rsidRDefault="007138FE" w:rsidP="00DC393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612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7138FE" w:rsidRPr="00F000E0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7138FE" w:rsidRPr="001F088A" w:rsidTr="00B87F05">
        <w:trPr>
          <w:cantSplit/>
          <w:trHeight w:val="449"/>
          <w:jc w:val="center"/>
        </w:trPr>
        <w:tc>
          <w:tcPr>
            <w:tcW w:w="1187" w:type="dxa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7138FE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:rsidR="007138FE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6048" w:type="dxa"/>
            <w:tcBorders>
              <w:top w:val="single" w:sz="4" w:space="0" w:color="7F7F7F"/>
              <w:left w:val="nil"/>
            </w:tcBorders>
            <w:shd w:val="clear" w:color="auto" w:fill="auto"/>
          </w:tcPr>
          <w:p w:rsidR="007138FE" w:rsidRDefault="00B87F05" w:rsidP="00DC393B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 w:rsidRPr="00B87F05">
              <w:rPr>
                <w:rFonts w:cs="Arial"/>
                <w:bCs/>
                <w:sz w:val="1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7F05">
              <w:rPr>
                <w:rFonts w:cs="Arial"/>
                <w:bCs/>
                <w:sz w:val="12"/>
                <w:szCs w:val="22"/>
              </w:rPr>
              <w:instrText xml:space="preserve"> FORMCHECKBOX </w:instrText>
            </w:r>
            <w:r w:rsidR="00A62708">
              <w:rPr>
                <w:rFonts w:cs="Arial"/>
                <w:bCs/>
                <w:sz w:val="12"/>
                <w:szCs w:val="22"/>
              </w:rPr>
            </w:r>
            <w:r w:rsidR="00A62708">
              <w:rPr>
                <w:rFonts w:cs="Arial"/>
                <w:bCs/>
                <w:sz w:val="12"/>
                <w:szCs w:val="22"/>
              </w:rPr>
              <w:fldChar w:fldCharType="separate"/>
            </w:r>
            <w:r w:rsidRPr="00B87F05">
              <w:rPr>
                <w:rFonts w:cs="Arial"/>
                <w:bCs/>
                <w:sz w:val="12"/>
                <w:szCs w:val="22"/>
              </w:rPr>
              <w:fldChar w:fldCharType="end"/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42446B">
              <w:rPr>
                <w:sz w:val="14"/>
                <w:szCs w:val="14"/>
              </w:rPr>
              <w:t>G</w:t>
            </w:r>
            <w:r w:rsidR="007138FE">
              <w:rPr>
                <w:rFonts w:cs="Arial"/>
                <w:bCs/>
                <w:sz w:val="14"/>
                <w:szCs w:val="14"/>
              </w:rPr>
              <w:t>érant de projet</w:t>
            </w:r>
          </w:p>
          <w:p w:rsidR="00B87F05" w:rsidRPr="00B87F05" w:rsidRDefault="00B87F05" w:rsidP="00B87F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20"/>
                <w:lang w:eastAsia="fr-CA"/>
              </w:rPr>
            </w:pPr>
            <w:r w:rsidRPr="00B87F05">
              <w:rPr>
                <w:rFonts w:cs="Arial"/>
                <w:bCs/>
                <w:sz w:val="1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7F05">
              <w:rPr>
                <w:rFonts w:cs="Arial"/>
                <w:bCs/>
                <w:sz w:val="12"/>
                <w:szCs w:val="22"/>
              </w:rPr>
              <w:instrText xml:space="preserve"> FORMCHECKBOX </w:instrText>
            </w:r>
            <w:r w:rsidR="00A62708">
              <w:rPr>
                <w:rFonts w:cs="Arial"/>
                <w:bCs/>
                <w:sz w:val="12"/>
                <w:szCs w:val="22"/>
              </w:rPr>
            </w:r>
            <w:r w:rsidR="00A62708">
              <w:rPr>
                <w:rFonts w:cs="Arial"/>
                <w:bCs/>
                <w:sz w:val="12"/>
                <w:szCs w:val="22"/>
              </w:rPr>
              <w:fldChar w:fldCharType="separate"/>
            </w:r>
            <w:r w:rsidRPr="00B87F05">
              <w:rPr>
                <w:rFonts w:cs="Arial"/>
                <w:bCs/>
                <w:sz w:val="12"/>
                <w:szCs w:val="22"/>
              </w:rPr>
              <w:fldChar w:fldCharType="end"/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20"/>
                <w:lang w:eastAsia="fr-CA"/>
              </w:rPr>
              <w:t>C</w:t>
            </w:r>
            <w:r w:rsidRPr="00B87F05">
              <w:rPr>
                <w:rFonts w:ascii="Arial" w:hAnsi="Arial" w:cs="Arial"/>
                <w:color w:val="000000"/>
                <w:sz w:val="14"/>
                <w:szCs w:val="20"/>
                <w:lang w:eastAsia="fr-CA"/>
              </w:rPr>
              <w:t>hargé d'activités responsable de l'étude des besoins</w:t>
            </w:r>
          </w:p>
          <w:p w:rsidR="00B87F05" w:rsidRPr="00D520BA" w:rsidRDefault="00B87F05" w:rsidP="00DC393B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7138FE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7F7F7F"/>
              <w:left w:val="nil"/>
            </w:tcBorders>
            <w:shd w:val="clear" w:color="auto" w:fill="auto"/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612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7138FE" w:rsidRDefault="007138FE" w:rsidP="00DC393B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7138FE" w:rsidRPr="001F088A" w:rsidTr="00CE222F">
        <w:trPr>
          <w:cantSplit/>
          <w:trHeight w:hRule="exact" w:val="864"/>
          <w:jc w:val="center"/>
        </w:trPr>
        <w:tc>
          <w:tcPr>
            <w:tcW w:w="10800" w:type="dxa"/>
            <w:gridSpan w:val="7"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bottom"/>
          </w:tcPr>
          <w:p w:rsidR="007138FE" w:rsidRPr="00D520BA" w:rsidRDefault="007138FE" w:rsidP="00821255">
            <w:pPr>
              <w:pStyle w:val="Sous-titres"/>
              <w:keepNext/>
              <w:tabs>
                <w:tab w:val="clear" w:pos="8504"/>
                <w:tab w:val="left" w:pos="5112"/>
              </w:tabs>
              <w:spacing w:line="240" w:lineRule="exact"/>
              <w:ind w:left="180"/>
              <w:rPr>
                <w:rFonts w:cs="Arial"/>
                <w:b/>
                <w:bCs/>
                <w:sz w:val="18"/>
              </w:rPr>
            </w:pPr>
            <w:r w:rsidRPr="00D520BA">
              <w:rPr>
                <w:rFonts w:cs="Arial"/>
                <w:b/>
                <w:bCs/>
                <w:sz w:val="18"/>
              </w:rPr>
              <w:fldChar w:fldCharType="begin"/>
            </w:r>
            <w:r w:rsidRPr="00D520BA">
              <w:rPr>
                <w:rFonts w:cs="Arial"/>
                <w:b/>
                <w:bCs/>
                <w:sz w:val="18"/>
              </w:rPr>
              <w:instrText xml:space="preserve"> GOTOBUTTON  CaseACocher10 </w:instrText>
            </w:r>
            <w:r w:rsidRPr="00D520BA">
              <w:rPr>
                <w:rFonts w:cs="Arial"/>
                <w:b/>
                <w:bCs/>
                <w:sz w:val="18"/>
              </w:rPr>
              <w:fldChar w:fldCharType="end"/>
            </w:r>
            <w:r w:rsidRPr="00D520BA"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1"/>
            <w:r w:rsidRPr="00D520BA">
              <w:rPr>
                <w:rFonts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A62708">
              <w:rPr>
                <w:rFonts w:cs="Arial"/>
                <w:b/>
                <w:bCs/>
                <w:sz w:val="22"/>
                <w:szCs w:val="22"/>
              </w:rPr>
            </w:r>
            <w:r w:rsidR="00A62708"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 w:rsidRPr="00D520BA"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  <w:bookmarkEnd w:id="3"/>
            <w:r>
              <w:rPr>
                <w:rFonts w:cs="Arial"/>
                <w:b/>
                <w:bCs/>
                <w:sz w:val="22"/>
                <w:szCs w:val="22"/>
              </w:rPr>
              <w:t xml:space="preserve">  </w:t>
            </w:r>
            <w:r w:rsidRPr="00C32514">
              <w:rPr>
                <w:rFonts w:cs="Arial"/>
                <w:b/>
                <w:bCs/>
                <w:szCs w:val="16"/>
              </w:rPr>
              <w:t>Approbation de réaliser l’étude des solutions</w:t>
            </w:r>
            <w:r>
              <w:rPr>
                <w:rFonts w:cs="Arial"/>
                <w:b/>
                <w:bCs/>
                <w:sz w:val="18"/>
              </w:rPr>
              <w:tab/>
            </w:r>
            <w:r w:rsidRPr="00D520BA"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20BA">
              <w:rPr>
                <w:rFonts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A62708">
              <w:rPr>
                <w:rFonts w:cs="Arial"/>
                <w:b/>
                <w:bCs/>
                <w:sz w:val="22"/>
                <w:szCs w:val="22"/>
              </w:rPr>
            </w:r>
            <w:r w:rsidR="00A62708"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 w:rsidRPr="00D520BA"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 </w:t>
            </w:r>
            <w:r w:rsidRPr="00C32514">
              <w:rPr>
                <w:rFonts w:cs="Arial"/>
                <w:b/>
                <w:bCs/>
                <w:szCs w:val="16"/>
              </w:rPr>
              <w:t>Mise en attente du projet</w:t>
            </w:r>
          </w:p>
        </w:tc>
      </w:tr>
      <w:tr w:rsidR="007138FE" w:rsidRPr="001F088A" w:rsidTr="00821255">
        <w:trPr>
          <w:cantSplit/>
          <w:trHeight w:hRule="exact" w:val="864"/>
          <w:jc w:val="center"/>
        </w:trPr>
        <w:tc>
          <w:tcPr>
            <w:tcW w:w="1377" w:type="dxa"/>
            <w:gridSpan w:val="2"/>
            <w:tcBorders>
              <w:left w:val="single" w:sz="6" w:space="0" w:color="7F7F7F"/>
            </w:tcBorders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6048" w:type="dxa"/>
            <w:tcBorders>
              <w:bottom w:val="single" w:sz="4" w:space="0" w:color="7F7F7F"/>
            </w:tcBorders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603" w:type="dxa"/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7F7F7F"/>
            </w:tcBorders>
            <w:vAlign w:val="bottom"/>
          </w:tcPr>
          <w:p w:rsidR="007138FE" w:rsidRPr="00D80FA4" w:rsidRDefault="007138FE" w:rsidP="00DC393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612" w:type="dxa"/>
            <w:tcBorders>
              <w:right w:val="single" w:sz="6" w:space="0" w:color="7F7F7F"/>
            </w:tcBorders>
            <w:vAlign w:val="bottom"/>
          </w:tcPr>
          <w:p w:rsidR="007138FE" w:rsidRPr="001F088A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7138FE" w:rsidRPr="00AA71B3" w:rsidTr="00821255">
        <w:trPr>
          <w:cantSplit/>
          <w:trHeight w:hRule="exact" w:val="240"/>
          <w:jc w:val="center"/>
        </w:trPr>
        <w:tc>
          <w:tcPr>
            <w:tcW w:w="1377" w:type="dxa"/>
            <w:gridSpan w:val="2"/>
            <w:tcBorders>
              <w:left w:val="single" w:sz="6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6048" w:type="dxa"/>
            <w:tcBorders>
              <w:top w:val="single" w:sz="4" w:space="0" w:color="7F7F7F"/>
            </w:tcBorders>
          </w:tcPr>
          <w:p w:rsidR="007138FE" w:rsidRPr="00F6675B" w:rsidRDefault="0042446B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="00F6675B" w:rsidRPr="00F6675B">
              <w:rPr>
                <w:sz w:val="14"/>
                <w:szCs w:val="14"/>
              </w:rPr>
              <w:t>irecteur des inventaires et du Plan </w:t>
            </w:r>
          </w:p>
        </w:tc>
        <w:tc>
          <w:tcPr>
            <w:tcW w:w="603" w:type="dxa"/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612" w:type="dxa"/>
            <w:tcBorders>
              <w:right w:val="single" w:sz="6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7138FE" w:rsidRPr="001F088A" w:rsidTr="00821255">
        <w:trPr>
          <w:cantSplit/>
          <w:trHeight w:hRule="exact" w:val="720"/>
          <w:jc w:val="center"/>
        </w:trPr>
        <w:tc>
          <w:tcPr>
            <w:tcW w:w="1377" w:type="dxa"/>
            <w:gridSpan w:val="2"/>
            <w:tcBorders>
              <w:left w:val="single" w:sz="6" w:space="0" w:color="7F7F7F"/>
            </w:tcBorders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6048" w:type="dxa"/>
            <w:tcBorders>
              <w:bottom w:val="single" w:sz="4" w:space="0" w:color="7F7F7F"/>
            </w:tcBorders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603" w:type="dxa"/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7F7F7F"/>
            </w:tcBorders>
            <w:vAlign w:val="bottom"/>
          </w:tcPr>
          <w:p w:rsidR="007138FE" w:rsidRPr="00D80FA4" w:rsidRDefault="007138FE" w:rsidP="00DC393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612" w:type="dxa"/>
            <w:tcBorders>
              <w:right w:val="single" w:sz="6" w:space="0" w:color="7F7F7F"/>
            </w:tcBorders>
            <w:vAlign w:val="bottom"/>
          </w:tcPr>
          <w:p w:rsidR="007138FE" w:rsidRPr="001F088A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7138FE" w:rsidRPr="00AA71B3" w:rsidTr="00821255">
        <w:trPr>
          <w:cantSplit/>
          <w:trHeight w:hRule="exact" w:val="240"/>
          <w:jc w:val="center"/>
        </w:trPr>
        <w:tc>
          <w:tcPr>
            <w:tcW w:w="1377" w:type="dxa"/>
            <w:gridSpan w:val="2"/>
            <w:tcBorders>
              <w:left w:val="single" w:sz="6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6048" w:type="dxa"/>
            <w:tcBorders>
              <w:top w:val="single" w:sz="4" w:space="0" w:color="7F7F7F"/>
            </w:tcBorders>
          </w:tcPr>
          <w:p w:rsidR="007138FE" w:rsidRPr="00AA71B3" w:rsidRDefault="0042446B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="002C7719" w:rsidRPr="00F6675B">
              <w:rPr>
                <w:sz w:val="14"/>
                <w:szCs w:val="14"/>
              </w:rPr>
              <w:t xml:space="preserve">irecteur </w:t>
            </w:r>
            <w:r w:rsidR="002C7719">
              <w:rPr>
                <w:rFonts w:cs="Arial"/>
                <w:bCs/>
                <w:sz w:val="14"/>
                <w:szCs w:val="14"/>
              </w:rPr>
              <w:t>des P</w:t>
            </w:r>
            <w:r w:rsidR="007138FE">
              <w:rPr>
                <w:rFonts w:cs="Arial"/>
                <w:bCs/>
                <w:sz w:val="14"/>
                <w:szCs w:val="14"/>
              </w:rPr>
              <w:t>rojets</w:t>
            </w:r>
          </w:p>
        </w:tc>
        <w:tc>
          <w:tcPr>
            <w:tcW w:w="603" w:type="dxa"/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612" w:type="dxa"/>
            <w:tcBorders>
              <w:right w:val="single" w:sz="6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7138FE" w:rsidRPr="001F088A" w:rsidTr="00821255">
        <w:trPr>
          <w:cantSplit/>
          <w:trHeight w:hRule="exact" w:val="720"/>
          <w:jc w:val="center"/>
        </w:trPr>
        <w:tc>
          <w:tcPr>
            <w:tcW w:w="1377" w:type="dxa"/>
            <w:gridSpan w:val="2"/>
            <w:tcBorders>
              <w:left w:val="single" w:sz="6" w:space="0" w:color="7F7F7F"/>
            </w:tcBorders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6048" w:type="dxa"/>
            <w:tcBorders>
              <w:bottom w:val="single" w:sz="4" w:space="0" w:color="7F7F7F"/>
            </w:tcBorders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603" w:type="dxa"/>
            <w:vAlign w:val="bottom"/>
          </w:tcPr>
          <w:p w:rsidR="007138FE" w:rsidRPr="00B17007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7F7F7F"/>
            </w:tcBorders>
            <w:vAlign w:val="bottom"/>
          </w:tcPr>
          <w:p w:rsidR="007138FE" w:rsidRPr="00D80FA4" w:rsidRDefault="007138FE" w:rsidP="00DC393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612" w:type="dxa"/>
            <w:tcBorders>
              <w:right w:val="single" w:sz="6" w:space="0" w:color="7F7F7F"/>
            </w:tcBorders>
            <w:vAlign w:val="bottom"/>
          </w:tcPr>
          <w:p w:rsidR="007138FE" w:rsidRPr="001F088A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7138FE" w:rsidRPr="00AA71B3" w:rsidTr="00BC2AD3">
        <w:trPr>
          <w:cantSplit/>
          <w:trHeight w:val="576"/>
          <w:jc w:val="center"/>
        </w:trPr>
        <w:tc>
          <w:tcPr>
            <w:tcW w:w="1377" w:type="dxa"/>
            <w:gridSpan w:val="2"/>
            <w:tcBorders>
              <w:left w:val="single" w:sz="6" w:space="0" w:color="7F7F7F"/>
              <w:bottom w:val="single" w:sz="4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6048" w:type="dxa"/>
            <w:tcBorders>
              <w:top w:val="single" w:sz="4" w:space="0" w:color="7F7F7F"/>
              <w:bottom w:val="single" w:sz="4" w:space="0" w:color="7F7F7F"/>
            </w:tcBorders>
          </w:tcPr>
          <w:p w:rsidR="007138FE" w:rsidRPr="00AA71B3" w:rsidRDefault="0042446B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="00867B67" w:rsidRPr="00F6675B">
              <w:rPr>
                <w:sz w:val="14"/>
                <w:szCs w:val="14"/>
              </w:rPr>
              <w:t xml:space="preserve">irecteur </w:t>
            </w:r>
            <w:r w:rsidR="006E2844">
              <w:rPr>
                <w:rFonts w:cs="Arial"/>
                <w:bCs/>
                <w:sz w:val="14"/>
                <w:szCs w:val="14"/>
              </w:rPr>
              <w:t>général</w:t>
            </w:r>
            <w:r w:rsidR="007138FE">
              <w:rPr>
                <w:rFonts w:cs="Arial"/>
                <w:bCs/>
                <w:sz w:val="14"/>
                <w:szCs w:val="14"/>
              </w:rPr>
              <w:t xml:space="preserve"> territorial</w:t>
            </w:r>
          </w:p>
        </w:tc>
        <w:tc>
          <w:tcPr>
            <w:tcW w:w="603" w:type="dxa"/>
            <w:tcBorders>
              <w:bottom w:val="single" w:sz="4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7F7F7F"/>
              <w:bottom w:val="single" w:sz="4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612" w:type="dxa"/>
            <w:tcBorders>
              <w:bottom w:val="single" w:sz="4" w:space="0" w:color="7F7F7F"/>
              <w:right w:val="single" w:sz="6" w:space="0" w:color="7F7F7F"/>
            </w:tcBorders>
          </w:tcPr>
          <w:p w:rsidR="007138FE" w:rsidRPr="00AA71B3" w:rsidRDefault="007138FE" w:rsidP="00DC393B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</w:tbl>
    <w:p w:rsidR="004E2566" w:rsidRDefault="004E2566" w:rsidP="00815FB7">
      <w:pPr>
        <w:jc w:val="both"/>
        <w:rPr>
          <w:rFonts w:ascii="Arial" w:hAnsi="Arial" w:cs="Arial"/>
          <w:sz w:val="16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482"/>
        <w:gridCol w:w="126"/>
        <w:gridCol w:w="942"/>
        <w:gridCol w:w="1479"/>
        <w:gridCol w:w="1611"/>
        <w:gridCol w:w="508"/>
        <w:gridCol w:w="1802"/>
        <w:gridCol w:w="210"/>
        <w:gridCol w:w="1602"/>
      </w:tblGrid>
      <w:tr w:rsidR="004E2566" w:rsidTr="008C0DA9">
        <w:trPr>
          <w:trHeight w:val="306"/>
          <w:jc w:val="center"/>
        </w:trPr>
        <w:tc>
          <w:tcPr>
            <w:tcW w:w="10800" w:type="dxa"/>
            <w:gridSpan w:val="10"/>
            <w:tcBorders>
              <w:bottom w:val="nil"/>
            </w:tcBorders>
          </w:tcPr>
          <w:p w:rsidR="004E2566" w:rsidRPr="00815FB7" w:rsidRDefault="004E2566" w:rsidP="008C0DA9">
            <w:pPr>
              <w:pStyle w:val="Titres"/>
              <w:tabs>
                <w:tab w:val="clear" w:pos="8504"/>
              </w:tabs>
              <w:spacing w:before="120" w:line="240" w:lineRule="auto"/>
              <w:ind w:left="120" w:right="0"/>
              <w:jc w:val="left"/>
              <w:rPr>
                <w:rFonts w:ascii="Arial Narrow" w:hAnsi="Arial Narrow" w:cs="Arial"/>
                <w:bCs/>
                <w:sz w:val="28"/>
              </w:rPr>
            </w:pPr>
          </w:p>
        </w:tc>
      </w:tr>
      <w:tr w:rsidR="004E2566" w:rsidTr="008C0DA9">
        <w:trPr>
          <w:trHeight w:hRule="exact" w:val="475"/>
          <w:jc w:val="center"/>
        </w:trPr>
        <w:tc>
          <w:tcPr>
            <w:tcW w:w="2646" w:type="dxa"/>
            <w:gridSpan w:val="3"/>
            <w:tcBorders>
              <w:bottom w:val="nil"/>
            </w:tcBorders>
          </w:tcPr>
          <w:p w:rsidR="004E2566" w:rsidRDefault="004E2566" w:rsidP="008C0DA9">
            <w:pPr>
              <w:pStyle w:val="Variables"/>
              <w:spacing w:line="240" w:lineRule="auto"/>
              <w:ind w:left="0" w:right="14"/>
              <w:rPr>
                <w:sz w:val="16"/>
              </w:rPr>
            </w:pPr>
          </w:p>
        </w:tc>
        <w:tc>
          <w:tcPr>
            <w:tcW w:w="8154" w:type="dxa"/>
            <w:gridSpan w:val="7"/>
            <w:tcBorders>
              <w:bottom w:val="nil"/>
            </w:tcBorders>
            <w:shd w:val="clear" w:color="auto" w:fill="CCCCCC"/>
            <w:vAlign w:val="center"/>
          </w:tcPr>
          <w:p w:rsidR="004E2566" w:rsidRPr="00815FB7" w:rsidRDefault="004E2566" w:rsidP="008C0DA9">
            <w:pPr>
              <w:pStyle w:val="Titres"/>
              <w:tabs>
                <w:tab w:val="clear" w:pos="8504"/>
              </w:tabs>
              <w:spacing w:line="240" w:lineRule="auto"/>
              <w:ind w:left="115" w:right="0"/>
              <w:jc w:val="left"/>
              <w:rPr>
                <w:rFonts w:ascii="Arial Narrow" w:hAnsi="Arial Narrow"/>
                <w:bCs/>
                <w:sz w:val="28"/>
              </w:rPr>
            </w:pPr>
            <w:r w:rsidRPr="00C4455E">
              <w:rPr>
                <w:rFonts w:ascii="Chaloult_Cond_Demi_Gras" w:hAnsi="Chaloult_Cond_Demi_Gras" w:cs="Arial"/>
                <w:bCs/>
                <w:sz w:val="28"/>
              </w:rPr>
              <w:t>Charte de projet</w:t>
            </w:r>
            <w:r>
              <w:rPr>
                <w:rFonts w:ascii="Chaloult_Cond" w:hAnsi="Chaloult_Cond" w:cs="Arial"/>
                <w:sz w:val="28"/>
                <w:szCs w:val="28"/>
              </w:rPr>
              <w:t xml:space="preserve"> </w:t>
            </w:r>
            <w:r w:rsidRPr="00C4455E">
              <w:rPr>
                <w:rFonts w:ascii="Chaloult_Cond" w:hAnsi="Chaloult_Cond" w:cs="Arial"/>
                <w:b w:val="0"/>
                <w:sz w:val="28"/>
                <w:szCs w:val="28"/>
              </w:rPr>
              <w:t>– Section 2</w:t>
            </w:r>
          </w:p>
        </w:tc>
      </w:tr>
      <w:tr w:rsidR="00B87F05" w:rsidTr="00B87F05">
        <w:trPr>
          <w:trHeight w:hRule="exact" w:val="288"/>
          <w:jc w:val="center"/>
        </w:trPr>
        <w:tc>
          <w:tcPr>
            <w:tcW w:w="10800" w:type="dxa"/>
            <w:gridSpan w:val="10"/>
            <w:vAlign w:val="bottom"/>
          </w:tcPr>
          <w:p w:rsidR="00B87F05" w:rsidRDefault="00B87F05" w:rsidP="008C0DA9">
            <w:pPr>
              <w:pStyle w:val="Sous-titres"/>
              <w:tabs>
                <w:tab w:val="clear" w:pos="8504"/>
              </w:tabs>
              <w:ind w:left="0"/>
              <w:rPr>
                <w:spacing w:val="-2"/>
                <w:sz w:val="14"/>
              </w:rPr>
            </w:pPr>
          </w:p>
        </w:tc>
      </w:tr>
      <w:tr w:rsidR="004E2566" w:rsidRPr="006A5FD1" w:rsidTr="008C0DA9">
        <w:trPr>
          <w:trHeight w:hRule="exact" w:val="240"/>
          <w:jc w:val="center"/>
        </w:trPr>
        <w:tc>
          <w:tcPr>
            <w:tcW w:w="2038" w:type="dxa"/>
            <w:tcBorders>
              <w:top w:val="single" w:sz="6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A75B8C">
              <w:rPr>
                <w:rFonts w:cs="Arial"/>
                <w:bCs/>
                <w:szCs w:val="16"/>
              </w:rPr>
              <w:t>Numéro de projet</w:t>
            </w:r>
          </w:p>
        </w:tc>
        <w:tc>
          <w:tcPr>
            <w:tcW w:w="5148" w:type="dxa"/>
            <w:gridSpan w:val="6"/>
            <w:tcBorders>
              <w:top w:val="single" w:sz="6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N</w:t>
            </w:r>
            <w:r w:rsidRPr="00A75B8C">
              <w:rPr>
                <w:rFonts w:cs="Arial"/>
                <w:bCs/>
                <w:szCs w:val="16"/>
              </w:rPr>
              <w:t>o</w:t>
            </w:r>
            <w:r>
              <w:rPr>
                <w:rFonts w:cs="Arial"/>
                <w:bCs/>
                <w:szCs w:val="16"/>
              </w:rPr>
              <w:t>m du</w:t>
            </w:r>
            <w:r w:rsidRPr="00A75B8C">
              <w:rPr>
                <w:rFonts w:cs="Arial"/>
                <w:bCs/>
                <w:szCs w:val="16"/>
              </w:rPr>
              <w:t xml:space="preserve"> projet</w:t>
            </w:r>
          </w:p>
        </w:tc>
        <w:tc>
          <w:tcPr>
            <w:tcW w:w="3614" w:type="dxa"/>
            <w:gridSpan w:val="3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Direction</w:t>
            </w:r>
          </w:p>
        </w:tc>
      </w:tr>
      <w:tr w:rsidR="004E2566" w:rsidRPr="00D80FA4" w:rsidTr="008C0DA9">
        <w:trPr>
          <w:trHeight w:val="317"/>
          <w:jc w:val="center"/>
        </w:trPr>
        <w:tc>
          <w:tcPr>
            <w:tcW w:w="2038" w:type="dxa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40" w:lineRule="exact"/>
              <w:ind w:left="115" w:right="120"/>
              <w:rPr>
                <w:rFonts w:cs="Arial"/>
                <w:bCs/>
                <w:sz w:val="18"/>
                <w:szCs w:val="18"/>
              </w:rPr>
            </w:pPr>
          </w:p>
          <w:p w:rsidR="004E2566" w:rsidRPr="00D80FA4" w:rsidRDefault="00867B67" w:rsidP="008C0DA9">
            <w:pPr>
              <w:pStyle w:val="reportNumPro"/>
              <w:spacing w:line="240" w:lineRule="auto"/>
              <w:ind w:left="115" w:right="31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48" w:type="dxa"/>
            <w:gridSpan w:val="6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614" w:type="dxa"/>
            <w:gridSpan w:val="3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4E2566" w:rsidRPr="006A5FD1" w:rsidTr="008C0DA9">
        <w:trPr>
          <w:trHeight w:hRule="exact" w:val="240"/>
          <w:jc w:val="center"/>
        </w:trPr>
        <w:tc>
          <w:tcPr>
            <w:tcW w:w="3588" w:type="dxa"/>
            <w:gridSpan w:val="4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Localisation (Route, tronçon, section)</w:t>
            </w:r>
          </w:p>
        </w:tc>
        <w:tc>
          <w:tcPr>
            <w:tcW w:w="3598" w:type="dxa"/>
            <w:gridSpan w:val="3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Municipalité</w:t>
            </w:r>
          </w:p>
        </w:tc>
        <w:tc>
          <w:tcPr>
            <w:tcW w:w="180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MRC</w:t>
            </w:r>
          </w:p>
        </w:tc>
        <w:tc>
          <w:tcPr>
            <w:tcW w:w="1812" w:type="dxa"/>
            <w:gridSpan w:val="2"/>
            <w:tcBorders>
              <w:top w:val="single" w:sz="4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CEP</w:t>
            </w:r>
          </w:p>
        </w:tc>
      </w:tr>
      <w:tr w:rsidR="004E2566" w:rsidRPr="00D80FA4" w:rsidTr="008C0DA9">
        <w:trPr>
          <w:trHeight w:val="317"/>
          <w:jc w:val="center"/>
        </w:trPr>
        <w:tc>
          <w:tcPr>
            <w:tcW w:w="3588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598" w:type="dxa"/>
            <w:gridSpan w:val="3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02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12" w:type="dxa"/>
            <w:gridSpan w:val="2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cs="Arial"/>
                <w:bCs/>
                <w:sz w:val="18"/>
                <w:szCs w:val="18"/>
              </w:rPr>
            </w:pPr>
          </w:p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4E2566" w:rsidRPr="006A5FD1" w:rsidTr="00B87F05">
        <w:trPr>
          <w:trHeight w:hRule="exact" w:val="432"/>
          <w:jc w:val="center"/>
        </w:trPr>
        <w:tc>
          <w:tcPr>
            <w:tcW w:w="2520" w:type="dxa"/>
            <w:gridSpan w:val="2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A75B8C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Gérant de projet</w:t>
            </w:r>
          </w:p>
        </w:tc>
        <w:tc>
          <w:tcPr>
            <w:tcW w:w="2547" w:type="dxa"/>
            <w:gridSpan w:val="3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FC4A85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Cs w:val="16"/>
              </w:rPr>
            </w:pPr>
            <w:r w:rsidRPr="00FC4A85">
              <w:rPr>
                <w:rFonts w:cs="Arial"/>
                <w:szCs w:val="16"/>
                <w:lang w:eastAsia="fr-CA"/>
              </w:rPr>
              <w:t>Version de la charte</w:t>
            </w:r>
            <w:r w:rsidR="00B87F05">
              <w:rPr>
                <w:rFonts w:cs="Arial"/>
                <w:szCs w:val="16"/>
                <w:lang w:eastAsia="fr-CA"/>
              </w:rPr>
              <w:br/>
            </w:r>
            <w:r w:rsidRPr="00D65D4A">
              <w:rPr>
                <w:rFonts w:cs="Arial"/>
                <w:szCs w:val="16"/>
              </w:rPr>
              <w:t xml:space="preserve"> – </w:t>
            </w:r>
            <w:r w:rsidRPr="00FC4A85">
              <w:rPr>
                <w:rFonts w:cs="Arial"/>
                <w:szCs w:val="16"/>
                <w:lang w:eastAsia="fr-CA"/>
              </w:rPr>
              <w:t>Section 1</w:t>
            </w:r>
          </w:p>
        </w:tc>
        <w:tc>
          <w:tcPr>
            <w:tcW w:w="1611" w:type="dxa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</w:tcPr>
          <w:p w:rsidR="004E2566" w:rsidRPr="00AA71B3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 w:val="14"/>
                <w:szCs w:val="14"/>
              </w:rPr>
            </w:pPr>
            <w:r w:rsidRPr="00C32514">
              <w:rPr>
                <w:rFonts w:cs="Arial"/>
                <w:bCs/>
                <w:szCs w:val="16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="00B87F05">
              <w:rPr>
                <w:rFonts w:cs="Arial"/>
                <w:bCs/>
                <w:sz w:val="14"/>
                <w:szCs w:val="14"/>
              </w:rPr>
              <w:br/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2520" w:type="dxa"/>
            <w:gridSpan w:val="3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4E2566" w:rsidRPr="00D65D4A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D65D4A">
              <w:rPr>
                <w:rFonts w:cs="Arial"/>
                <w:bCs/>
                <w:szCs w:val="16"/>
              </w:rPr>
              <w:t>Version de la charte</w:t>
            </w:r>
            <w:r w:rsidR="00B87F05">
              <w:rPr>
                <w:rFonts w:cs="Arial"/>
                <w:bCs/>
                <w:szCs w:val="16"/>
              </w:rPr>
              <w:br/>
            </w:r>
            <w:r>
              <w:rPr>
                <w:rFonts w:cs="Arial"/>
                <w:szCs w:val="16"/>
              </w:rPr>
              <w:t xml:space="preserve"> – Section 2</w:t>
            </w:r>
          </w:p>
        </w:tc>
        <w:tc>
          <w:tcPr>
            <w:tcW w:w="1602" w:type="dxa"/>
            <w:tcBorders>
              <w:top w:val="single" w:sz="4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</w:tcPr>
          <w:p w:rsidR="004E2566" w:rsidRPr="00AA71B3" w:rsidRDefault="004E2566" w:rsidP="008C0DA9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 w:val="14"/>
                <w:szCs w:val="14"/>
              </w:rPr>
            </w:pPr>
            <w:r w:rsidRPr="00C32514">
              <w:rPr>
                <w:rFonts w:cs="Arial"/>
                <w:bCs/>
                <w:szCs w:val="16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="00B87F05">
              <w:rPr>
                <w:rFonts w:cs="Arial"/>
                <w:bCs/>
                <w:sz w:val="14"/>
                <w:szCs w:val="14"/>
              </w:rPr>
              <w:br/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4E2566" w:rsidRPr="00D80FA4" w:rsidTr="00B87F05">
        <w:trPr>
          <w:trHeight w:val="302"/>
          <w:jc w:val="center"/>
        </w:trPr>
        <w:tc>
          <w:tcPr>
            <w:tcW w:w="2520" w:type="dxa"/>
            <w:gridSpan w:val="2"/>
            <w:tcBorders>
              <w:left w:val="single" w:sz="6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547" w:type="dxa"/>
            <w:gridSpan w:val="3"/>
            <w:tcBorders>
              <w:left w:val="single" w:sz="6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11" w:type="dxa"/>
            <w:tcBorders>
              <w:left w:val="single" w:sz="6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  <w:gridSpan w:val="3"/>
            <w:tcBorders>
              <w:left w:val="single" w:sz="4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B87F05" w:rsidTr="00B87F05">
        <w:trPr>
          <w:trHeight w:hRule="exact" w:val="144"/>
          <w:jc w:val="center"/>
        </w:trPr>
        <w:tc>
          <w:tcPr>
            <w:tcW w:w="10800" w:type="dxa"/>
            <w:gridSpan w:val="10"/>
            <w:tcBorders>
              <w:top w:val="single" w:sz="6" w:space="0" w:color="7F7F7F"/>
            </w:tcBorders>
            <w:vAlign w:val="center"/>
          </w:tcPr>
          <w:p w:rsidR="00B87F05" w:rsidRDefault="00B87F05" w:rsidP="008C0DA9">
            <w:pPr>
              <w:pStyle w:val="Sous-titres"/>
              <w:tabs>
                <w:tab w:val="clear" w:pos="8504"/>
              </w:tabs>
              <w:rPr>
                <w:rFonts w:cs="Arial"/>
                <w:b/>
                <w:bCs/>
                <w:caps/>
              </w:rPr>
            </w:pP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083837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2240" w:h="20160" w:code="5"/>
          <w:pgMar w:top="720" w:right="720" w:bottom="720" w:left="720" w:header="0" w:footer="216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E2566" w:rsidRPr="00B46167" w:rsidTr="008C0DA9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4E2566" w:rsidRPr="001F088A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 w:rsidRPr="008004AB">
              <w:rPr>
                <w:rFonts w:cs="Arial"/>
                <w:b/>
                <w:bCs/>
                <w:sz w:val="18"/>
              </w:rPr>
              <w:lastRenderedPageBreak/>
              <w:t>1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4E2566" w:rsidRPr="00FC4A85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sz w:val="18"/>
                <w:szCs w:val="16"/>
              </w:rPr>
            </w:pPr>
            <w:r w:rsidRPr="00FC4A85">
              <w:rPr>
                <w:rFonts w:cs="Arial"/>
                <w:b/>
                <w:sz w:val="18"/>
                <w:szCs w:val="16"/>
                <w:lang w:eastAsia="fr-CA"/>
              </w:rPr>
              <w:t>Solution recommandée</w:t>
            </w:r>
          </w:p>
          <w:p w:rsidR="004E2566" w:rsidRPr="00FC4A85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Cs w:val="16"/>
              </w:rPr>
            </w:pPr>
            <w:r w:rsidRPr="00FC4A85">
              <w:rPr>
                <w:rFonts w:cs="Arial"/>
                <w:szCs w:val="16"/>
                <w:lang w:eastAsia="fr-CA"/>
              </w:rPr>
              <w:t>Décrire la solution recommandée.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4E2566" w:rsidTr="002B243C">
        <w:trPr>
          <w:trHeight w:val="1755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E2566" w:rsidRDefault="004E2566" w:rsidP="008C0DA9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4E2566" w:rsidRPr="00D80FA4" w:rsidRDefault="004E2566" w:rsidP="008C0DA9">
            <w:pPr>
              <w:pStyle w:val="Sansinterligne"/>
              <w:ind w:left="475" w:right="360"/>
              <w:rPr>
                <w:rFonts w:ascii="Arial" w:hAnsi="Arial" w:cs="Arial"/>
                <w:sz w:val="18"/>
                <w:szCs w:val="18"/>
              </w:rPr>
            </w:pPr>
            <w:r w:rsidRPr="00D80FA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80FA4">
              <w:rPr>
                <w:rFonts w:ascii="Arial" w:hAnsi="Arial" w:cs="Arial"/>
                <w:sz w:val="18"/>
                <w:szCs w:val="18"/>
              </w:rPr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4E2566" w:rsidRDefault="00A62708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  <w:r>
        <w:rPr>
          <w:noProof/>
          <w:lang w:eastAsia="ja-JP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-147955</wp:posOffset>
            </wp:positionH>
            <wp:positionV relativeFrom="page">
              <wp:posOffset>322580</wp:posOffset>
            </wp:positionV>
            <wp:extent cx="1837055" cy="864870"/>
            <wp:effectExtent l="0" t="0" r="0" b="0"/>
            <wp:wrapNone/>
            <wp:docPr id="10" name="Image 10" descr="MTMDET_Noir_Photosh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TMDET_Noir_Photosho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E2566" w:rsidRPr="001F088A" w:rsidTr="003918F4">
        <w:trPr>
          <w:trHeight w:hRule="exact" w:val="360"/>
          <w:tblHeader/>
          <w:jc w:val="center"/>
        </w:trPr>
        <w:tc>
          <w:tcPr>
            <w:tcW w:w="359" w:type="dxa"/>
            <w:shd w:val="clear" w:color="auto" w:fill="000000" w:themeFill="text1"/>
            <w:vAlign w:val="center"/>
          </w:tcPr>
          <w:p w:rsidR="004E2566" w:rsidRPr="0042446B" w:rsidRDefault="0042446B" w:rsidP="0042446B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color w:val="FFFFFF" w:themeColor="background1"/>
                <w:sz w:val="18"/>
              </w:rPr>
            </w:pPr>
            <w:r w:rsidRPr="0042446B">
              <w:rPr>
                <w:rFonts w:cs="Arial"/>
                <w:b/>
                <w:bCs/>
                <w:color w:val="FFFFFF" w:themeColor="background1"/>
                <w:sz w:val="18"/>
              </w:rPr>
              <w:lastRenderedPageBreak/>
              <w:t>2</w:t>
            </w:r>
          </w:p>
        </w:tc>
        <w:tc>
          <w:tcPr>
            <w:tcW w:w="8401" w:type="dxa"/>
            <w:tcBorders>
              <w:right w:val="nil"/>
            </w:tcBorders>
            <w:shd w:val="clear" w:color="auto" w:fill="BFBFBF"/>
            <w:vAlign w:val="center"/>
          </w:tcPr>
          <w:p w:rsidR="004E2566" w:rsidRPr="00286FEC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sz w:val="18"/>
                <w:szCs w:val="18"/>
                <w:lang w:eastAsia="fr-CA"/>
              </w:rPr>
            </w:pPr>
            <w:r w:rsidRPr="00286FEC">
              <w:rPr>
                <w:rFonts w:cs="Arial"/>
                <w:b/>
                <w:sz w:val="18"/>
                <w:szCs w:val="18"/>
                <w:lang w:eastAsia="fr-CA"/>
              </w:rPr>
              <w:t>Éché</w:t>
            </w:r>
            <w:r>
              <w:rPr>
                <w:rFonts w:cs="Arial"/>
                <w:b/>
                <w:sz w:val="18"/>
                <w:szCs w:val="18"/>
                <w:lang w:eastAsia="fr-CA"/>
              </w:rPr>
              <w:t>ancier du projet</w:t>
            </w:r>
          </w:p>
        </w:tc>
        <w:tc>
          <w:tcPr>
            <w:tcW w:w="2040" w:type="dxa"/>
            <w:tcBorders>
              <w:left w:val="nil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pStyle w:val="Sous-titres"/>
        <w:keepNext/>
        <w:tabs>
          <w:tab w:val="clear" w:pos="8504"/>
        </w:tabs>
        <w:spacing w:before="40"/>
        <w:ind w:left="479" w:right="359"/>
        <w:rPr>
          <w:b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tblBorders>
          <w:left w:val="single" w:sz="6" w:space="0" w:color="7F7F7F"/>
          <w:bottom w:val="single" w:sz="6" w:space="0" w:color="7F7F7F"/>
          <w:right w:val="single" w:sz="6" w:space="0" w:color="7F7F7F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729"/>
        <w:gridCol w:w="2304"/>
        <w:gridCol w:w="1326"/>
        <w:gridCol w:w="987"/>
        <w:gridCol w:w="126"/>
        <w:gridCol w:w="239"/>
        <w:gridCol w:w="481"/>
        <w:gridCol w:w="2313"/>
        <w:gridCol w:w="1559"/>
        <w:gridCol w:w="16"/>
        <w:gridCol w:w="720"/>
      </w:tblGrid>
      <w:tr w:rsidR="008C0DA9" w:rsidRPr="00286FEC" w:rsidTr="00445487">
        <w:trPr>
          <w:gridAfter w:val="2"/>
          <w:wAfter w:w="736" w:type="dxa"/>
          <w:trHeight w:hRule="exact" w:val="43"/>
        </w:trPr>
        <w:tc>
          <w:tcPr>
            <w:tcW w:w="435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C0DA9" w:rsidRPr="00D663C1" w:rsidRDefault="008C0DA9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DA9" w:rsidRPr="003C32D7" w:rsidRDefault="008C0DA9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</w:p>
        </w:tc>
        <w:tc>
          <w:tcPr>
            <w:tcW w:w="435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C0DA9" w:rsidRPr="003C32D7" w:rsidRDefault="008C0DA9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</w:p>
        </w:tc>
      </w:tr>
      <w:tr w:rsidR="004E2566" w:rsidRPr="00286FEC" w:rsidTr="00445487">
        <w:trPr>
          <w:trHeight w:val="296"/>
        </w:trPr>
        <w:tc>
          <w:tcPr>
            <w:tcW w:w="53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3C32D7">
              <w:rPr>
                <w:rFonts w:cs="Arial"/>
                <w:b/>
                <w:bCs/>
                <w:sz w:val="18"/>
                <w:szCs w:val="16"/>
              </w:rPr>
              <w:t>Point de contrôle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</w:p>
        </w:tc>
        <w:tc>
          <w:tcPr>
            <w:tcW w:w="5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3C32D7">
              <w:rPr>
                <w:rFonts w:cs="Arial"/>
                <w:b/>
                <w:bCs/>
                <w:sz w:val="18"/>
                <w:szCs w:val="16"/>
              </w:rPr>
              <w:t>Comités</w:t>
            </w:r>
          </w:p>
        </w:tc>
      </w:tr>
      <w:tr w:rsidR="00445487" w:rsidRPr="00286FEC" w:rsidTr="00445487">
        <w:trPr>
          <w:trHeight w:val="384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Date de début</w:t>
            </w:r>
            <w:r w:rsidRPr="003C32D7">
              <w:rPr>
                <w:rFonts w:cs="Arial"/>
                <w:b/>
                <w:bCs/>
                <w:szCs w:val="16"/>
              </w:rPr>
              <w:br/>
            </w:r>
            <w:r w:rsidRPr="003C32D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 xml:space="preserve">Date de Fin </w:t>
            </w:r>
            <w:r w:rsidRPr="003C32D7">
              <w:rPr>
                <w:rFonts w:cs="Arial"/>
                <w:b/>
                <w:bCs/>
                <w:szCs w:val="16"/>
              </w:rPr>
              <w:br/>
            </w:r>
            <w:r w:rsidRPr="003C32D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rPr>
                <w:rFonts w:cs="Arial"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rPr>
                <w:rFonts w:cs="Arial"/>
                <w:bCs/>
                <w:szCs w:val="16"/>
              </w:rPr>
            </w:pPr>
          </w:p>
        </w:tc>
        <w:tc>
          <w:tcPr>
            <w:tcW w:w="23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 xml:space="preserve">Date </w:t>
            </w:r>
            <w:r>
              <w:rPr>
                <w:rFonts w:cs="Arial"/>
                <w:b/>
                <w:bCs/>
                <w:szCs w:val="16"/>
              </w:rPr>
              <w:t>planifiée</w:t>
            </w:r>
            <w:r w:rsidRPr="003C32D7">
              <w:rPr>
                <w:rFonts w:cs="Arial"/>
                <w:b/>
                <w:bCs/>
                <w:szCs w:val="16"/>
              </w:rPr>
              <w:br/>
            </w:r>
            <w:r w:rsidRPr="003C32D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  <w:tc>
          <w:tcPr>
            <w:tcW w:w="22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 xml:space="preserve">Date </w:t>
            </w:r>
            <w:r>
              <w:rPr>
                <w:rFonts w:cs="Arial"/>
                <w:b/>
                <w:bCs/>
                <w:szCs w:val="16"/>
              </w:rPr>
              <w:t>réalisée</w:t>
            </w:r>
            <w:r w:rsidRPr="003C32D7">
              <w:rPr>
                <w:rFonts w:cs="Arial"/>
                <w:b/>
                <w:bCs/>
                <w:szCs w:val="16"/>
              </w:rPr>
              <w:t xml:space="preserve"> </w:t>
            </w:r>
            <w:r w:rsidRPr="003C32D7">
              <w:rPr>
                <w:rFonts w:cs="Arial"/>
                <w:b/>
                <w:bCs/>
                <w:szCs w:val="16"/>
              </w:rPr>
              <w:br/>
            </w:r>
            <w:r w:rsidRPr="003C32D7">
              <w:rPr>
                <w:rFonts w:cs="Arial"/>
                <w:b/>
                <w:bCs/>
                <w:sz w:val="12"/>
                <w:szCs w:val="16"/>
              </w:rPr>
              <w:t>(Année-Mois-Jour)</w:t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PC0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PC1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PC2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PC3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445487">
        <w:trPr>
          <w:trHeight w:val="216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PC4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B44CB3">
        <w:trPr>
          <w:trHeight w:val="216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B44CB3">
        <w:trPr>
          <w:trHeight w:val="216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PC5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CD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45487" w:rsidRPr="00286FEC" w:rsidTr="00B44CB3">
        <w:trPr>
          <w:trHeight w:val="216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rPr>
                <w:rFonts w:cs="Arial"/>
                <w:bCs/>
                <w:szCs w:val="1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rPr>
                <w:rFonts w:cs="Arial"/>
                <w:bCs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rPr>
                <w:rFonts w:cs="Arial"/>
                <w:bCs/>
                <w:szCs w:val="16"/>
              </w:rPr>
            </w:pPr>
          </w:p>
        </w:tc>
        <w:tc>
          <w:tcPr>
            <w:tcW w:w="12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2566" w:rsidRPr="003C32D7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3C32D7">
              <w:rPr>
                <w:rFonts w:cs="Arial"/>
                <w:b/>
                <w:bCs/>
                <w:szCs w:val="16"/>
              </w:rPr>
              <w:t>CG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E2566" w:rsidRPr="00286FEC" w:rsidTr="00E55DE9">
        <w:trPr>
          <w:gridAfter w:val="1"/>
          <w:wAfter w:w="720" w:type="dxa"/>
          <w:trHeight w:hRule="exact" w:val="50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E2566" w:rsidRPr="00286FEC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rPr>
                <w:rFonts w:cs="Arial"/>
                <w:bCs/>
                <w:szCs w:val="16"/>
              </w:rPr>
            </w:pPr>
          </w:p>
        </w:tc>
      </w:tr>
      <w:tr w:rsidR="004E2566" w:rsidRPr="006236C4" w:rsidTr="00445487">
        <w:trPr>
          <w:gridAfter w:val="1"/>
          <w:wAfter w:w="720" w:type="dxa"/>
          <w:trHeight w:val="104"/>
        </w:trPr>
        <w:tc>
          <w:tcPr>
            <w:tcW w:w="10080" w:type="dxa"/>
            <w:gridSpan w:val="10"/>
            <w:tcBorders>
              <w:left w:val="nil"/>
              <w:bottom w:val="nil"/>
              <w:right w:val="nil"/>
            </w:tcBorders>
          </w:tcPr>
          <w:p w:rsidR="004E2566" w:rsidRPr="006236C4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14"/>
              <w:rPr>
                <w:rFonts w:cs="Arial"/>
                <w:bCs/>
                <w:sz w:val="14"/>
                <w:szCs w:val="16"/>
              </w:rPr>
            </w:pPr>
            <w:r w:rsidRPr="006236C4">
              <w:rPr>
                <w:rFonts w:cs="Arial"/>
                <w:bCs/>
                <w:sz w:val="14"/>
                <w:szCs w:val="16"/>
              </w:rPr>
              <w:t>CD : Comité de décision des points de contrôle (DGT).</w:t>
            </w:r>
          </w:p>
        </w:tc>
      </w:tr>
      <w:tr w:rsidR="004E2566" w:rsidRPr="006236C4" w:rsidTr="00445487">
        <w:trPr>
          <w:gridAfter w:val="1"/>
          <w:wAfter w:w="720" w:type="dxa"/>
          <w:trHeight w:val="104"/>
        </w:trPr>
        <w:tc>
          <w:tcPr>
            <w:tcW w:w="10080" w:type="dxa"/>
            <w:gridSpan w:val="10"/>
            <w:tcBorders>
              <w:left w:val="nil"/>
              <w:bottom w:val="nil"/>
              <w:right w:val="nil"/>
            </w:tcBorders>
          </w:tcPr>
          <w:p w:rsidR="004E2566" w:rsidRPr="006236C4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14"/>
              <w:rPr>
                <w:rFonts w:cs="Arial"/>
                <w:bCs/>
                <w:sz w:val="14"/>
                <w:szCs w:val="16"/>
              </w:rPr>
            </w:pPr>
            <w:r w:rsidRPr="006236C4">
              <w:rPr>
                <w:rFonts w:cs="Arial"/>
                <w:bCs/>
                <w:sz w:val="14"/>
                <w:szCs w:val="16"/>
              </w:rPr>
              <w:t>CG : Comité de gouvernance des grands projets.</w:t>
            </w: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351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E2566" w:rsidRPr="001F088A" w:rsidTr="003918F4">
        <w:trPr>
          <w:trHeight w:hRule="exact" w:val="360"/>
          <w:tblHeader/>
          <w:jc w:val="center"/>
        </w:trPr>
        <w:tc>
          <w:tcPr>
            <w:tcW w:w="359" w:type="dxa"/>
            <w:shd w:val="clear" w:color="auto" w:fill="000000" w:themeFill="text1"/>
            <w:vAlign w:val="center"/>
          </w:tcPr>
          <w:p w:rsidR="004E2566" w:rsidRPr="001F088A" w:rsidRDefault="00B44CB3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color w:val="FFFFFF"/>
                <w:sz w:val="18"/>
              </w:rPr>
              <w:lastRenderedPageBreak/>
              <w:t>3</w:t>
            </w:r>
          </w:p>
        </w:tc>
        <w:tc>
          <w:tcPr>
            <w:tcW w:w="8401" w:type="dxa"/>
            <w:shd w:val="clear" w:color="auto" w:fill="BFBFBF"/>
            <w:vAlign w:val="center"/>
          </w:tcPr>
          <w:p w:rsidR="004E2566" w:rsidRPr="00286FEC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  <w:szCs w:val="18"/>
              </w:rPr>
            </w:pPr>
            <w:r w:rsidRPr="00286FEC">
              <w:rPr>
                <w:rFonts w:cs="Arial"/>
                <w:b/>
                <w:sz w:val="18"/>
                <w:szCs w:val="18"/>
                <w:lang w:eastAsia="fr-CA"/>
              </w:rPr>
              <w:t>Coûts du projet au PC1</w:t>
            </w:r>
          </w:p>
        </w:tc>
        <w:tc>
          <w:tcPr>
            <w:tcW w:w="2040" w:type="dxa"/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5316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960"/>
        <w:gridCol w:w="2151"/>
        <w:gridCol w:w="2205"/>
      </w:tblGrid>
      <w:tr w:rsidR="00E22399" w:rsidTr="009454ED">
        <w:trPr>
          <w:trHeight w:hRule="exact" w:val="43"/>
        </w:trPr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399" w:rsidRPr="00CB6600" w:rsidRDefault="00E22399" w:rsidP="008C0DA9">
            <w:pPr>
              <w:pStyle w:val="Sansinterlign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399" w:rsidRPr="00435CE9" w:rsidRDefault="00E22399" w:rsidP="008C0DA9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E2566" w:rsidTr="009454ED">
        <w:trPr>
          <w:trHeight w:val="276"/>
        </w:trPr>
        <w:tc>
          <w:tcPr>
            <w:tcW w:w="3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E2566" w:rsidRPr="00CB6600" w:rsidRDefault="004E2566" w:rsidP="008C0DA9">
            <w:pPr>
              <w:pStyle w:val="Sansinterlign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E2566" w:rsidRPr="00435CE9" w:rsidRDefault="004E2566" w:rsidP="008C0DA9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5CE9">
              <w:rPr>
                <w:rFonts w:ascii="Arial" w:hAnsi="Arial" w:cs="Arial"/>
                <w:b/>
                <w:sz w:val="16"/>
                <w:szCs w:val="16"/>
              </w:rPr>
              <w:t>Coûts (en k $)</w:t>
            </w:r>
          </w:p>
        </w:tc>
      </w:tr>
      <w:tr w:rsidR="004E2566" w:rsidTr="009454ED">
        <w:trPr>
          <w:trHeight w:val="19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2566" w:rsidRPr="00435CE9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  <w:r w:rsidRPr="00435CE9">
              <w:rPr>
                <w:b/>
                <w:szCs w:val="16"/>
              </w:rPr>
              <w:t>AC</w:t>
            </w:r>
          </w:p>
        </w:tc>
        <w:tc>
          <w:tcPr>
            <w:tcW w:w="21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 w:rsidRPr="00CB6600">
              <w:rPr>
                <w:szCs w:val="16"/>
              </w:rPr>
              <w:t>HP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E2566" w:rsidTr="009454ED">
        <w:trPr>
          <w:trHeight w:val="195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2566" w:rsidRPr="00435CE9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SP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E2566" w:rsidTr="009454ED">
        <w:trPr>
          <w:trHeight w:val="195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2566" w:rsidRPr="00435CE9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Act. Imm.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E2566" w:rsidTr="009454ED">
        <w:trPr>
          <w:trHeight w:val="195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2566" w:rsidRPr="00435CE9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Contr. AC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E2566" w:rsidTr="009454ED">
        <w:trPr>
          <w:trHeight w:val="19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2566" w:rsidRPr="00435CE9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b/>
                <w:szCs w:val="16"/>
              </w:rPr>
            </w:pPr>
            <w:r w:rsidRPr="00435CE9">
              <w:rPr>
                <w:b/>
                <w:szCs w:val="16"/>
              </w:rPr>
              <w:t>TR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Travaux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E2566" w:rsidTr="009454ED">
        <w:trPr>
          <w:trHeight w:val="195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Contr.TR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2566" w:rsidRPr="00CB6600" w:rsidRDefault="004E2566" w:rsidP="008C0DA9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E2566" w:rsidRPr="001F088A" w:rsidTr="008C0DA9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4E2566" w:rsidRPr="00E22399" w:rsidRDefault="00F407A0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color w:val="FFFFFF" w:themeColor="background1"/>
                <w:sz w:val="18"/>
              </w:rPr>
            </w:pPr>
            <w:r>
              <w:rPr>
                <w:rFonts w:cs="Arial"/>
                <w:b/>
                <w:bCs/>
                <w:color w:val="FFFFFF" w:themeColor="background1"/>
                <w:sz w:val="18"/>
              </w:rPr>
              <w:lastRenderedPageBreak/>
              <w:t>4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Contraintes majeures</w:t>
            </w:r>
            <w:r w:rsidRPr="00F81288">
              <w:rPr>
                <w:rFonts w:cs="Arial"/>
                <w:szCs w:val="16"/>
              </w:rPr>
              <w:t xml:space="preserve"> </w:t>
            </w:r>
          </w:p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 w:rsidRPr="00F81288">
              <w:rPr>
                <w:rFonts w:cs="Arial"/>
                <w:szCs w:val="16"/>
              </w:rPr>
              <w:t xml:space="preserve">Identifier, si connues, les contraintes majeures reliées notamment aux coûts, aux délais, à la qualité, </w:t>
            </w:r>
            <w:r>
              <w:rPr>
                <w:rFonts w:cs="Arial"/>
                <w:szCs w:val="16"/>
              </w:rPr>
              <w:br/>
            </w:r>
            <w:r w:rsidRPr="00F81288">
              <w:rPr>
                <w:rFonts w:cs="Arial"/>
                <w:szCs w:val="16"/>
              </w:rPr>
              <w:t xml:space="preserve">aux </w:t>
            </w:r>
            <w:r w:rsidRPr="00286FEC">
              <w:rPr>
                <w:rFonts w:cs="Arial"/>
                <w:szCs w:val="16"/>
              </w:rPr>
              <w:t>budgets</w:t>
            </w:r>
            <w:r w:rsidRPr="00F81288">
              <w:rPr>
                <w:rFonts w:cs="Arial"/>
                <w:szCs w:val="16"/>
              </w:rPr>
              <w:t>, aux politiques, aux ressources humaines.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4E2566" w:rsidTr="008C0DA9">
        <w:trPr>
          <w:trHeight w:val="18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E2566" w:rsidRDefault="004E2566" w:rsidP="008C0DA9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4E2566" w:rsidRPr="00D80FA4" w:rsidRDefault="004E2566" w:rsidP="008C0DA9">
            <w:pPr>
              <w:pStyle w:val="Sansinterligne"/>
              <w:ind w:left="475" w:right="360"/>
              <w:rPr>
                <w:rFonts w:ascii="Arial" w:hAnsi="Arial" w:cs="Arial"/>
                <w:sz w:val="18"/>
                <w:szCs w:val="18"/>
              </w:rPr>
            </w:pPr>
            <w:r w:rsidRPr="00D80FA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80FA4">
              <w:rPr>
                <w:rFonts w:ascii="Arial" w:hAnsi="Arial" w:cs="Arial"/>
                <w:sz w:val="18"/>
                <w:szCs w:val="18"/>
              </w:rPr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E2566" w:rsidRPr="001F088A" w:rsidTr="00C36438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bottom w:val="single" w:sz="4" w:space="0" w:color="auto"/>
              <w:right w:val="single" w:sz="6" w:space="0" w:color="7F7F7F"/>
            </w:tcBorders>
            <w:shd w:val="clear" w:color="auto" w:fill="000000"/>
            <w:vAlign w:val="center"/>
          </w:tcPr>
          <w:p w:rsidR="004E2566" w:rsidRPr="00E22399" w:rsidRDefault="00F407A0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color w:val="FFFFFF" w:themeColor="background1"/>
                <w:sz w:val="18"/>
              </w:rPr>
            </w:pPr>
            <w:r>
              <w:rPr>
                <w:rFonts w:cs="Arial"/>
                <w:b/>
                <w:bCs/>
                <w:color w:val="FFFFFF" w:themeColor="background1"/>
                <w:sz w:val="18"/>
              </w:rPr>
              <w:lastRenderedPageBreak/>
              <w:t>5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I</w:t>
            </w:r>
            <w:r w:rsidRPr="00385E9C">
              <w:rPr>
                <w:rFonts w:cs="Arial"/>
                <w:b/>
                <w:bCs/>
                <w:sz w:val="18"/>
              </w:rPr>
              <w:t>dentificatio</w:t>
            </w:r>
            <w:r w:rsidRPr="007B2EF5">
              <w:rPr>
                <w:rFonts w:cs="Arial"/>
                <w:b/>
                <w:bCs/>
                <w:sz w:val="18"/>
                <w:szCs w:val="18"/>
              </w:rPr>
              <w:t xml:space="preserve">n </w:t>
            </w:r>
            <w:r w:rsidRPr="007B2EF5">
              <w:rPr>
                <w:rFonts w:cs="Arial"/>
                <w:b/>
                <w:sz w:val="18"/>
                <w:szCs w:val="18"/>
                <w:lang w:eastAsia="fr-CA"/>
              </w:rPr>
              <w:t>des principaux risques</w:t>
            </w:r>
          </w:p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 w:rsidRPr="00F81288">
              <w:rPr>
                <w:rFonts w:cs="Arial"/>
                <w:szCs w:val="16"/>
              </w:rPr>
              <w:t>I</w:t>
            </w:r>
            <w:r w:rsidRPr="00983C01">
              <w:rPr>
                <w:rFonts w:cs="Arial"/>
                <w:szCs w:val="18"/>
              </w:rPr>
              <w:t>dentifier les risques connus du proje</w:t>
            </w:r>
            <w:r>
              <w:rPr>
                <w:rFonts w:cs="Arial"/>
                <w:szCs w:val="18"/>
              </w:rPr>
              <w:t>t.</w:t>
            </w:r>
          </w:p>
        </w:tc>
        <w:tc>
          <w:tcPr>
            <w:tcW w:w="2040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791" w:type="dxa"/>
        <w:tblInd w:w="1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2699"/>
        <w:gridCol w:w="2700"/>
        <w:gridCol w:w="2709"/>
        <w:gridCol w:w="1404"/>
        <w:gridCol w:w="1269"/>
        <w:gridCol w:w="10"/>
      </w:tblGrid>
      <w:tr w:rsidR="00C36438" w:rsidRPr="00E22399" w:rsidTr="002B243C">
        <w:trPr>
          <w:trHeight w:val="233"/>
        </w:trPr>
        <w:tc>
          <w:tcPr>
            <w:tcW w:w="8108" w:type="dxa"/>
            <w:gridSpan w:val="3"/>
            <w:vMerge w:val="restart"/>
            <w:tcBorders>
              <w:bottom w:val="single" w:sz="8" w:space="0" w:color="auto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C36438" w:rsidRPr="00B555AA" w:rsidRDefault="00C36438" w:rsidP="00C36438">
            <w:pPr>
              <w:pStyle w:val="Sansinterligne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  <w:lang w:eastAsia="fr-CA"/>
              </w:rPr>
            </w:pPr>
          </w:p>
        </w:tc>
        <w:tc>
          <w:tcPr>
            <w:tcW w:w="2683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:rsidR="00C36438" w:rsidRPr="00C36438" w:rsidRDefault="00C36438" w:rsidP="00C36438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Cs w:val="16"/>
              </w:rPr>
            </w:pPr>
            <w:r w:rsidRPr="00C36438">
              <w:rPr>
                <w:rFonts w:cs="Arial"/>
                <w:szCs w:val="16"/>
              </w:rPr>
              <w:t>Date du registre des risques</w:t>
            </w:r>
          </w:p>
        </w:tc>
      </w:tr>
      <w:tr w:rsidR="00C36438" w:rsidRPr="00E22399" w:rsidTr="002B243C">
        <w:trPr>
          <w:trHeight w:val="250"/>
        </w:trPr>
        <w:tc>
          <w:tcPr>
            <w:tcW w:w="8108" w:type="dxa"/>
            <w:gridSpan w:val="3"/>
            <w:vMerge/>
            <w:tcBorders>
              <w:bottom w:val="single" w:sz="8" w:space="0" w:color="auto"/>
              <w:right w:val="single" w:sz="4" w:space="0" w:color="7F7F7F" w:themeColor="text1" w:themeTint="80"/>
            </w:tcBorders>
            <w:shd w:val="clear" w:color="auto" w:fill="F2F2F2"/>
            <w:vAlign w:val="center"/>
          </w:tcPr>
          <w:p w:rsidR="00C36438" w:rsidRPr="00B555AA" w:rsidRDefault="00C36438" w:rsidP="00C36438">
            <w:pPr>
              <w:pStyle w:val="Sansinterligne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  <w:lang w:eastAsia="fr-CA"/>
              </w:rPr>
            </w:pPr>
          </w:p>
        </w:tc>
        <w:tc>
          <w:tcPr>
            <w:tcW w:w="140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C36438" w:rsidRPr="00BB3602" w:rsidRDefault="00C36438" w:rsidP="00C36438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279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C36438" w:rsidRPr="00BB3602" w:rsidRDefault="00C36438" w:rsidP="00C36438">
            <w:pPr>
              <w:pStyle w:val="Sous-titres"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18"/>
                <w:szCs w:val="18"/>
              </w:rPr>
            </w:pP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C36438" w:rsidRPr="00E22399" w:rsidTr="00C36438">
        <w:trPr>
          <w:gridAfter w:val="1"/>
          <w:wAfter w:w="10" w:type="dxa"/>
          <w:trHeight w:val="456"/>
        </w:trPr>
        <w:tc>
          <w:tcPr>
            <w:tcW w:w="2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C36438" w:rsidRPr="005652D9" w:rsidRDefault="00C36438" w:rsidP="00C36438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C36438" w:rsidRPr="005652D9" w:rsidRDefault="00C36438" w:rsidP="00C36438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52D9">
              <w:rPr>
                <w:rFonts w:ascii="Arial" w:hAnsi="Arial" w:cs="Arial"/>
                <w:b/>
                <w:sz w:val="16"/>
                <w:szCs w:val="16"/>
              </w:rPr>
              <w:t>Causes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C36438" w:rsidRPr="005652D9" w:rsidRDefault="00C36438" w:rsidP="00C36438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52D9">
              <w:rPr>
                <w:rFonts w:ascii="Arial" w:hAnsi="Arial" w:cs="Arial"/>
                <w:b/>
                <w:sz w:val="16"/>
                <w:szCs w:val="16"/>
              </w:rPr>
              <w:t>Conséquences</w:t>
            </w:r>
          </w:p>
        </w:tc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C36438" w:rsidRPr="005652D9" w:rsidRDefault="00C36438" w:rsidP="00C36438">
            <w:pPr>
              <w:pStyle w:val="Sansinterligne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52D9">
              <w:rPr>
                <w:rFonts w:ascii="Arial" w:hAnsi="Arial" w:cs="Arial"/>
                <w:b/>
                <w:sz w:val="16"/>
                <w:szCs w:val="16"/>
              </w:rPr>
              <w:t>Mesures d’atténuation</w:t>
            </w:r>
          </w:p>
        </w:tc>
      </w:tr>
      <w:tr w:rsidR="00C36438" w:rsidTr="00C36438">
        <w:trPr>
          <w:gridAfter w:val="1"/>
          <w:wAfter w:w="10" w:type="dxa"/>
          <w:trHeight w:val="155"/>
        </w:trPr>
        <w:tc>
          <w:tcPr>
            <w:tcW w:w="2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6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</w:tr>
      <w:tr w:rsidR="00C36438" w:rsidTr="00C36438">
        <w:trPr>
          <w:gridAfter w:val="1"/>
          <w:wAfter w:w="10" w:type="dxa"/>
          <w:trHeight w:val="155"/>
        </w:trPr>
        <w:tc>
          <w:tcPr>
            <w:tcW w:w="2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</w:tr>
      <w:tr w:rsidR="00C36438" w:rsidTr="00C36438">
        <w:trPr>
          <w:gridAfter w:val="1"/>
          <w:wAfter w:w="10" w:type="dxa"/>
          <w:trHeight w:val="155"/>
        </w:trPr>
        <w:tc>
          <w:tcPr>
            <w:tcW w:w="2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</w:tr>
      <w:tr w:rsidR="00C36438" w:rsidTr="00C36438">
        <w:trPr>
          <w:gridAfter w:val="1"/>
          <w:wAfter w:w="10" w:type="dxa"/>
          <w:trHeight w:val="155"/>
        </w:trPr>
        <w:tc>
          <w:tcPr>
            <w:tcW w:w="2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</w:tr>
      <w:tr w:rsidR="00C36438" w:rsidTr="00C36438">
        <w:trPr>
          <w:gridAfter w:val="1"/>
          <w:wAfter w:w="10" w:type="dxa"/>
          <w:trHeight w:val="155"/>
        </w:trPr>
        <w:tc>
          <w:tcPr>
            <w:tcW w:w="2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</w:tr>
      <w:tr w:rsidR="00C36438" w:rsidTr="00C36438">
        <w:trPr>
          <w:gridAfter w:val="1"/>
          <w:wAfter w:w="10" w:type="dxa"/>
          <w:trHeight w:val="155"/>
        </w:trPr>
        <w:tc>
          <w:tcPr>
            <w:tcW w:w="2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438" w:rsidRPr="007D1C42" w:rsidRDefault="00C36438" w:rsidP="00C36438">
            <w:pPr>
              <w:pStyle w:val="Sous-titres"/>
              <w:tabs>
                <w:tab w:val="clear" w:pos="8504"/>
              </w:tabs>
              <w:spacing w:line="240" w:lineRule="auto"/>
              <w:ind w:left="0"/>
              <w:jc w:val="center"/>
              <w:rPr>
                <w:rFonts w:cs="Arial"/>
                <w:szCs w:val="16"/>
              </w:rPr>
            </w:pP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"/>
        <w:gridCol w:w="5521"/>
        <w:gridCol w:w="2880"/>
        <w:gridCol w:w="2040"/>
      </w:tblGrid>
      <w:tr w:rsidR="004E2566" w:rsidRPr="001F088A" w:rsidTr="008C0DA9">
        <w:trPr>
          <w:trHeight w:val="1080"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4E2566" w:rsidRPr="00E22399" w:rsidRDefault="00C6708E" w:rsidP="008C0DA9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color w:val="FFFFFF" w:themeColor="background1"/>
                <w:sz w:val="18"/>
              </w:rPr>
            </w:pPr>
            <w:r>
              <w:rPr>
                <w:rFonts w:cs="Arial"/>
                <w:b/>
                <w:bCs/>
                <w:color w:val="FFFFFF" w:themeColor="background1"/>
                <w:sz w:val="18"/>
              </w:rPr>
              <w:lastRenderedPageBreak/>
              <w:t>6</w:t>
            </w:r>
          </w:p>
        </w:tc>
        <w:tc>
          <w:tcPr>
            <w:tcW w:w="552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4E2566" w:rsidRDefault="004E2566" w:rsidP="008C0DA9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szCs w:val="18"/>
              </w:rPr>
            </w:pPr>
            <w:r w:rsidRPr="00385E9C">
              <w:rPr>
                <w:rFonts w:cs="Arial"/>
                <w:b/>
                <w:bCs/>
                <w:sz w:val="18"/>
              </w:rPr>
              <w:t xml:space="preserve">Parties prenantes du projet et leurs attentes, </w:t>
            </w:r>
            <w:r w:rsidR="00E22399">
              <w:rPr>
                <w:rFonts w:cs="Arial"/>
                <w:b/>
                <w:bCs/>
                <w:sz w:val="18"/>
              </w:rPr>
              <w:br/>
            </w:r>
            <w:r w:rsidRPr="00385E9C">
              <w:rPr>
                <w:rFonts w:cs="Arial"/>
                <w:b/>
                <w:bCs/>
                <w:sz w:val="18"/>
              </w:rPr>
              <w:t>les contraintes et restrictions associées à ces attentes</w:t>
            </w:r>
            <w:r>
              <w:rPr>
                <w:rFonts w:cs="Arial"/>
                <w:szCs w:val="18"/>
              </w:rPr>
              <w:t xml:space="preserve"> </w:t>
            </w:r>
          </w:p>
          <w:p w:rsidR="004E2566" w:rsidRPr="005B1E43" w:rsidRDefault="004E2566" w:rsidP="008C0DA9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spacing w:val="-2"/>
                <w:szCs w:val="18"/>
              </w:rPr>
            </w:pPr>
            <w:r w:rsidRPr="005B1E43">
              <w:rPr>
                <w:rFonts w:cs="Arial"/>
                <w:spacing w:val="-2"/>
                <w:szCs w:val="18"/>
              </w:rPr>
              <w:t xml:space="preserve">Identification des personnes, municipalités ou organisations </w:t>
            </w:r>
            <w:r w:rsidRPr="005B1E43">
              <w:rPr>
                <w:rFonts w:cs="Arial"/>
                <w:spacing w:val="-2"/>
                <w:szCs w:val="18"/>
              </w:rPr>
              <w:br/>
              <w:t>et description de leurs attentes, des contraintes ou des restrictions générées</w:t>
            </w:r>
            <w:r w:rsidR="00E22399">
              <w:rPr>
                <w:rFonts w:cs="Arial"/>
                <w:spacing w:val="-2"/>
                <w:szCs w:val="18"/>
              </w:rPr>
              <w:t>.</w:t>
            </w:r>
          </w:p>
        </w:tc>
        <w:tc>
          <w:tcPr>
            <w:tcW w:w="2880" w:type="dxa"/>
            <w:tcBorders>
              <w:top w:val="single" w:sz="6" w:space="0" w:color="7F7F7F"/>
            </w:tcBorders>
            <w:shd w:val="clear" w:color="auto" w:fill="BFBFBF"/>
            <w:vAlign w:val="center"/>
          </w:tcPr>
          <w:p w:rsidR="004E2566" w:rsidRDefault="004E2566" w:rsidP="008C0DA9">
            <w:pPr>
              <w:pStyle w:val="Sous-titres"/>
              <w:keepNext/>
              <w:keepLines/>
              <w:tabs>
                <w:tab w:val="left" w:pos="366"/>
              </w:tabs>
              <w:spacing w:before="20" w:line="240" w:lineRule="auto"/>
              <w:ind w:left="120" w:right="359"/>
              <w:jc w:val="center"/>
              <w:rPr>
                <w:rFonts w:cs="Arial"/>
                <w:b/>
                <w:bCs/>
                <w:sz w:val="18"/>
              </w:rPr>
            </w:pP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Pour ajouter des lignes, placez votre souris totalement </w:t>
            </w:r>
            <w:r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br/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à droite d’une ligne du tableau </w:t>
            </w:r>
            <w:r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br/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>et appuyer sur « Entrer »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  <w:keepLines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keepNext/>
        <w:keepLines/>
        <w:jc w:val="center"/>
        <w:rPr>
          <w:rFonts w:ascii="Arial" w:hAnsi="Arial" w:cs="Arial"/>
          <w:sz w:val="18"/>
          <w:szCs w:val="18"/>
        </w:rPr>
        <w:sectPr w:rsidR="004E2566" w:rsidSect="00083837">
          <w:headerReference w:type="even" r:id="rId25"/>
          <w:headerReference w:type="default" r:id="rId26"/>
          <w:headerReference w:type="first" r:id="rId27"/>
          <w:footerReference w:type="first" r:id="rId28"/>
          <w:type w:val="continuous"/>
          <w:pgSz w:w="12240" w:h="20160" w:code="5"/>
          <w:pgMar w:top="720" w:right="720" w:bottom="720" w:left="720" w:header="0" w:footer="216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2760"/>
        <w:gridCol w:w="8040"/>
      </w:tblGrid>
      <w:tr w:rsidR="004E2566" w:rsidRPr="001F088A" w:rsidTr="00D41493">
        <w:trPr>
          <w:trHeight w:hRule="exact" w:val="360"/>
          <w:tblHeader/>
          <w:jc w:val="center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4E2566" w:rsidRPr="00D41493" w:rsidRDefault="004E2566" w:rsidP="008C0DA9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D41493">
              <w:rPr>
                <w:rFonts w:ascii="Arial" w:hAnsi="Arial" w:cs="Arial"/>
                <w:b/>
                <w:sz w:val="16"/>
                <w:szCs w:val="18"/>
              </w:rPr>
              <w:lastRenderedPageBreak/>
              <w:t>Identification</w:t>
            </w: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4E2566" w:rsidRPr="00D41493" w:rsidRDefault="004E2566" w:rsidP="008C0DA9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D41493">
              <w:rPr>
                <w:rFonts w:ascii="Arial" w:hAnsi="Arial" w:cs="Arial"/>
                <w:b/>
                <w:sz w:val="16"/>
                <w:szCs w:val="18"/>
              </w:rPr>
              <w:t>Attentes – Contraintes – Restrictions</w:t>
            </w:r>
          </w:p>
        </w:tc>
      </w:tr>
      <w:tr w:rsidR="004E2566" w:rsidRPr="001F088A" w:rsidTr="008C0DA9">
        <w:trPr>
          <w:trHeight w:val="320"/>
          <w:jc w:val="center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</w:tr>
      <w:tr w:rsidR="004E2566" w:rsidRPr="001F088A" w:rsidTr="008C0DA9">
        <w:trPr>
          <w:trHeight w:val="320"/>
          <w:jc w:val="center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</w:tr>
      <w:tr w:rsidR="004E2566" w:rsidRPr="001F088A" w:rsidTr="008C0DA9">
        <w:trPr>
          <w:trHeight w:val="320"/>
          <w:jc w:val="center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</w:tr>
      <w:tr w:rsidR="004E2566" w:rsidRPr="001F088A" w:rsidTr="008C0DA9">
        <w:trPr>
          <w:trHeight w:val="320"/>
          <w:jc w:val="center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</w:tr>
      <w:tr w:rsidR="004E2566" w:rsidRPr="001F088A" w:rsidTr="008C0DA9">
        <w:trPr>
          <w:trHeight w:val="320"/>
          <w:jc w:val="center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</w:tr>
      <w:tr w:rsidR="004E2566" w:rsidRPr="001F088A" w:rsidTr="008C0DA9">
        <w:trPr>
          <w:trHeight w:val="320"/>
          <w:jc w:val="center"/>
        </w:trPr>
        <w:tc>
          <w:tcPr>
            <w:tcW w:w="27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E2566" w:rsidRPr="00D80FA4" w:rsidRDefault="004E2566" w:rsidP="008C0DA9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E2566" w:rsidRPr="001F088A" w:rsidTr="008C0DA9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4E2566" w:rsidRPr="001D0415" w:rsidRDefault="00C6708E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color w:val="FFFFFF" w:themeColor="background1"/>
                <w:sz w:val="18"/>
              </w:rPr>
            </w:pPr>
            <w:r>
              <w:rPr>
                <w:rFonts w:cs="Arial"/>
                <w:b/>
                <w:bCs/>
                <w:color w:val="FFFFFF" w:themeColor="background1"/>
                <w:sz w:val="18"/>
              </w:rPr>
              <w:lastRenderedPageBreak/>
              <w:t>7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 w:val="18"/>
              </w:rPr>
              <w:t>Informations</w:t>
            </w:r>
            <w:r w:rsidRPr="00E277DF">
              <w:rPr>
                <w:rFonts w:cs="Arial"/>
                <w:b/>
                <w:bCs/>
                <w:sz w:val="18"/>
              </w:rPr>
              <w:t xml:space="preserve"> complémentaire</w:t>
            </w:r>
            <w:r>
              <w:rPr>
                <w:rFonts w:cs="Arial"/>
                <w:b/>
                <w:bCs/>
                <w:sz w:val="18"/>
              </w:rPr>
              <w:t>s</w:t>
            </w:r>
            <w:r w:rsidRPr="00983C01">
              <w:rPr>
                <w:rFonts w:cs="Arial"/>
                <w:szCs w:val="18"/>
              </w:rPr>
              <w:t xml:space="preserve"> </w:t>
            </w:r>
          </w:p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 w:rsidRPr="00983C01">
              <w:rPr>
                <w:rFonts w:cs="Arial"/>
                <w:szCs w:val="18"/>
              </w:rPr>
              <w:t>Identifier toute information supplémentaire pertinente au proje</w:t>
            </w:r>
            <w:r>
              <w:rPr>
                <w:rFonts w:cs="Arial"/>
                <w:szCs w:val="18"/>
              </w:rPr>
              <w:t>t.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4E2566" w:rsidTr="008C0DA9">
        <w:trPr>
          <w:trHeight w:val="20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E2566" w:rsidRDefault="004E2566" w:rsidP="008C0DA9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4E2566" w:rsidRPr="00D80FA4" w:rsidRDefault="004E2566" w:rsidP="008C0DA9">
            <w:pPr>
              <w:pStyle w:val="Sansinterligne"/>
              <w:ind w:left="475" w:right="360"/>
              <w:rPr>
                <w:rFonts w:ascii="Arial" w:hAnsi="Arial" w:cs="Arial"/>
                <w:sz w:val="18"/>
                <w:szCs w:val="18"/>
              </w:rPr>
            </w:pPr>
            <w:r w:rsidRPr="00D80FA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80FA4">
              <w:rPr>
                <w:rFonts w:ascii="Arial" w:hAnsi="Arial" w:cs="Arial"/>
                <w:sz w:val="18"/>
                <w:szCs w:val="18"/>
              </w:rPr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spacing w:before="20" w:line="240" w:lineRule="auto"/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"/>
        <w:gridCol w:w="8401"/>
        <w:gridCol w:w="2040"/>
      </w:tblGrid>
      <w:tr w:rsidR="004E2566" w:rsidRPr="001F088A" w:rsidTr="008C0DA9">
        <w:trPr>
          <w:trHeight w:val="835"/>
          <w:tblHeader/>
          <w:jc w:val="center"/>
        </w:trPr>
        <w:tc>
          <w:tcPr>
            <w:tcW w:w="359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4E2566" w:rsidRPr="001D0415" w:rsidRDefault="00C6708E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color w:val="FFFFFF" w:themeColor="background1"/>
                <w:sz w:val="18"/>
              </w:rPr>
            </w:pPr>
            <w:r>
              <w:rPr>
                <w:rFonts w:cs="Arial"/>
                <w:b/>
                <w:bCs/>
                <w:color w:val="FFFFFF" w:themeColor="background1"/>
                <w:sz w:val="18"/>
              </w:rPr>
              <w:lastRenderedPageBreak/>
              <w:t>8</w:t>
            </w:r>
          </w:p>
        </w:tc>
        <w:tc>
          <w:tcPr>
            <w:tcW w:w="8401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8"/>
              </w:rPr>
            </w:pPr>
            <w:r w:rsidRPr="00DE476D">
              <w:rPr>
                <w:rFonts w:cs="Arial"/>
                <w:b/>
                <w:bCs/>
                <w:sz w:val="18"/>
              </w:rPr>
              <w:t>Fermeture du projet</w:t>
            </w:r>
            <w:r w:rsidRPr="00DE476D">
              <w:rPr>
                <w:rFonts w:cs="Arial"/>
                <w:szCs w:val="18"/>
              </w:rPr>
              <w:t xml:space="preserve"> </w:t>
            </w:r>
          </w:p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 w:rsidRPr="00DE476D">
              <w:rPr>
                <w:rFonts w:cs="Arial"/>
                <w:szCs w:val="18"/>
              </w:rPr>
              <w:t>Identifier les critères qui devront être satisfaits avant de fermer le projet.</w:t>
            </w:r>
          </w:p>
        </w:tc>
        <w:tc>
          <w:tcPr>
            <w:tcW w:w="2040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</w:tbl>
    <w:p w:rsidR="004E2566" w:rsidRDefault="004E2566" w:rsidP="004E2566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0"/>
      </w:tblGrid>
      <w:tr w:rsidR="004E2566" w:rsidTr="008C0DA9">
        <w:trPr>
          <w:trHeight w:val="2040"/>
          <w:jc w:val="center"/>
        </w:trPr>
        <w:tc>
          <w:tcPr>
            <w:tcW w:w="10800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E2566" w:rsidRDefault="004E2566" w:rsidP="008C0DA9">
            <w:pPr>
              <w:pStyle w:val="Sous-titres"/>
              <w:tabs>
                <w:tab w:val="clear" w:pos="8504"/>
              </w:tabs>
              <w:spacing w:line="40" w:lineRule="exact"/>
              <w:ind w:left="475" w:right="360"/>
            </w:pPr>
          </w:p>
          <w:p w:rsidR="004E2566" w:rsidRPr="00D80FA4" w:rsidRDefault="004E2566" w:rsidP="008C0DA9">
            <w:pPr>
              <w:pStyle w:val="Sansinterligne"/>
              <w:ind w:left="475" w:right="360"/>
              <w:rPr>
                <w:rFonts w:ascii="Arial" w:hAnsi="Arial" w:cs="Arial"/>
                <w:sz w:val="18"/>
                <w:szCs w:val="18"/>
              </w:rPr>
            </w:pPr>
            <w:r w:rsidRPr="00D80FA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D80FA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80FA4">
              <w:rPr>
                <w:rFonts w:ascii="Arial" w:hAnsi="Arial" w:cs="Arial"/>
                <w:sz w:val="18"/>
                <w:szCs w:val="18"/>
              </w:rPr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80FA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4E2566" w:rsidRDefault="004E2566" w:rsidP="004E2566">
      <w:pPr>
        <w:pStyle w:val="Sous-titres"/>
        <w:tabs>
          <w:tab w:val="left" w:pos="366"/>
        </w:tabs>
        <w:spacing w:before="20" w:line="40" w:lineRule="exact"/>
        <w:ind w:left="120"/>
        <w:rPr>
          <w:rFonts w:cs="Arial"/>
          <w:b/>
          <w:bCs/>
          <w:sz w:val="18"/>
        </w:rPr>
      </w:pPr>
    </w:p>
    <w:p w:rsidR="004E2566" w:rsidRDefault="004E2566" w:rsidP="004E2566">
      <w:pPr>
        <w:pStyle w:val="Sous-titres"/>
        <w:tabs>
          <w:tab w:val="left" w:pos="366"/>
        </w:tabs>
        <w:ind w:left="120"/>
        <w:rPr>
          <w:rFonts w:cs="Arial"/>
          <w:b/>
          <w:bCs/>
          <w:sz w:val="18"/>
        </w:rPr>
        <w:sectPr w:rsidR="004E2566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152"/>
        <w:gridCol w:w="153"/>
        <w:gridCol w:w="9"/>
        <w:gridCol w:w="5760"/>
        <w:gridCol w:w="6"/>
        <w:gridCol w:w="579"/>
        <w:gridCol w:w="1101"/>
        <w:gridCol w:w="1455"/>
        <w:gridCol w:w="585"/>
      </w:tblGrid>
      <w:tr w:rsidR="004E2566" w:rsidRPr="001F088A" w:rsidTr="008C0DA9">
        <w:trPr>
          <w:cantSplit/>
          <w:trHeight w:val="835"/>
          <w:tblHeader/>
          <w:jc w:val="center"/>
        </w:trPr>
        <w:tc>
          <w:tcPr>
            <w:tcW w:w="8760" w:type="dxa"/>
            <w:gridSpan w:val="7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4E2566" w:rsidRPr="001F088A" w:rsidRDefault="004E2566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 w:val="18"/>
              </w:rPr>
            </w:pPr>
            <w:r w:rsidRPr="00F000E0">
              <w:rPr>
                <w:rFonts w:cs="Arial"/>
                <w:b/>
                <w:bCs/>
                <w:sz w:val="18"/>
              </w:rPr>
              <w:lastRenderedPageBreak/>
              <w:t>Signatures</w:t>
            </w:r>
          </w:p>
        </w:tc>
        <w:tc>
          <w:tcPr>
            <w:tcW w:w="2040" w:type="dxa"/>
            <w:gridSpan w:val="2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E2566" w:rsidRPr="005C3E13" w:rsidRDefault="00A62708" w:rsidP="008C0DA9">
            <w:pPr>
              <w:pStyle w:val="reportNumPro"/>
              <w:keepNext/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  <w:r w:rsidRPr="00A62708">
              <w:t xml:space="preserve">     </w:t>
            </w:r>
            <w:r>
              <w:fldChar w:fldCharType="end"/>
            </w:r>
          </w:p>
        </w:tc>
      </w:tr>
      <w:tr w:rsidR="004E2566" w:rsidRPr="001F088A" w:rsidTr="000459D0">
        <w:trPr>
          <w:cantSplit/>
          <w:trHeight w:hRule="exact" w:val="864"/>
          <w:jc w:val="center"/>
        </w:trPr>
        <w:tc>
          <w:tcPr>
            <w:tcW w:w="1152" w:type="dxa"/>
            <w:tcBorders>
              <w:left w:val="single" w:sz="6" w:space="0" w:color="7F7F7F"/>
            </w:tcBorders>
            <w:shd w:val="clear" w:color="auto" w:fill="auto"/>
            <w:vAlign w:val="bottom"/>
          </w:tcPr>
          <w:p w:rsidR="004E2566" w:rsidRPr="00F000E0" w:rsidRDefault="004E2566" w:rsidP="001D0415">
            <w:pPr>
              <w:pStyle w:val="Sous-titres"/>
              <w:keepNext/>
              <w:tabs>
                <w:tab w:val="left" w:pos="366"/>
              </w:tabs>
              <w:ind w:left="135"/>
              <w:jc w:val="both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Préparé par :</w:t>
            </w: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4E2566" w:rsidRPr="00F000E0" w:rsidRDefault="004E2566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766" w:type="dxa"/>
            <w:gridSpan w:val="2"/>
            <w:tcBorders>
              <w:left w:val="nil"/>
              <w:bottom w:val="single" w:sz="4" w:space="0" w:color="7F7F7F"/>
            </w:tcBorders>
            <w:shd w:val="clear" w:color="auto" w:fill="auto"/>
            <w:vAlign w:val="center"/>
          </w:tcPr>
          <w:p w:rsidR="000459D0" w:rsidRDefault="000459D0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  <w:p w:rsidR="004E2566" w:rsidRPr="000459D0" w:rsidRDefault="004E2566" w:rsidP="000459D0"/>
        </w:tc>
        <w:tc>
          <w:tcPr>
            <w:tcW w:w="579" w:type="dxa"/>
            <w:shd w:val="clear" w:color="auto" w:fill="auto"/>
            <w:vAlign w:val="center"/>
          </w:tcPr>
          <w:p w:rsidR="004E2566" w:rsidRPr="00F000E0" w:rsidRDefault="004E2566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556" w:type="dxa"/>
            <w:gridSpan w:val="2"/>
            <w:tcBorders>
              <w:left w:val="nil"/>
              <w:bottom w:val="single" w:sz="4" w:space="0" w:color="7F7F7F"/>
            </w:tcBorders>
            <w:shd w:val="clear" w:color="auto" w:fill="auto"/>
            <w:vAlign w:val="bottom"/>
          </w:tcPr>
          <w:p w:rsidR="004E2566" w:rsidRPr="00D80FA4" w:rsidRDefault="004E2566" w:rsidP="008C0DA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4E2566" w:rsidRPr="00F000E0" w:rsidRDefault="004E2566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4E2566" w:rsidRPr="001F088A" w:rsidTr="000459D0">
        <w:trPr>
          <w:cantSplit/>
          <w:trHeight w:hRule="exact" w:val="240"/>
          <w:jc w:val="center"/>
        </w:trPr>
        <w:tc>
          <w:tcPr>
            <w:tcW w:w="1152" w:type="dxa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4E2566" w:rsidRDefault="004E2566" w:rsidP="001D0415">
            <w:pPr>
              <w:pStyle w:val="Sous-titres"/>
              <w:keepNext/>
              <w:tabs>
                <w:tab w:val="left" w:pos="366"/>
              </w:tabs>
              <w:ind w:left="135"/>
              <w:jc w:val="both"/>
              <w:rPr>
                <w:rFonts w:cs="Arial"/>
                <w:szCs w:val="18"/>
              </w:rPr>
            </w:pPr>
          </w:p>
        </w:tc>
        <w:tc>
          <w:tcPr>
            <w:tcW w:w="162" w:type="dxa"/>
            <w:gridSpan w:val="2"/>
            <w:shd w:val="clear" w:color="auto" w:fill="auto"/>
            <w:vAlign w:val="center"/>
          </w:tcPr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766" w:type="dxa"/>
            <w:gridSpan w:val="2"/>
            <w:tcBorders>
              <w:top w:val="single" w:sz="4" w:space="0" w:color="7F7F7F"/>
              <w:left w:val="nil"/>
            </w:tcBorders>
            <w:shd w:val="clear" w:color="auto" w:fill="auto"/>
          </w:tcPr>
          <w:p w:rsidR="004E2566" w:rsidRPr="00D520BA" w:rsidRDefault="00C6708E" w:rsidP="008C0DA9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G</w:t>
            </w:r>
            <w:r w:rsidR="004E2566">
              <w:rPr>
                <w:rFonts w:cs="Arial"/>
                <w:bCs/>
                <w:sz w:val="14"/>
                <w:szCs w:val="14"/>
              </w:rPr>
              <w:t>érant de projet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7F7F7F"/>
              <w:left w:val="nil"/>
            </w:tcBorders>
            <w:shd w:val="clear" w:color="auto" w:fill="auto"/>
          </w:tcPr>
          <w:p w:rsidR="004E2566" w:rsidRPr="00AA71B3" w:rsidRDefault="004E2566" w:rsidP="008C0DA9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5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4E2566" w:rsidRDefault="004E2566" w:rsidP="008C0DA9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9B0BA6" w:rsidRPr="001F088A" w:rsidTr="001D0415">
        <w:trPr>
          <w:cantSplit/>
          <w:trHeight w:hRule="exact" w:val="864"/>
          <w:jc w:val="center"/>
        </w:trPr>
        <w:tc>
          <w:tcPr>
            <w:tcW w:w="10800" w:type="dxa"/>
            <w:gridSpan w:val="9"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bottom"/>
          </w:tcPr>
          <w:p w:rsidR="009B0BA6" w:rsidRPr="00D520BA" w:rsidRDefault="009B0BA6" w:rsidP="009B0BA6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</w:rPr>
            </w:pPr>
            <w:r w:rsidRPr="00D520BA">
              <w:rPr>
                <w:rFonts w:cs="Arial"/>
                <w:b/>
                <w:bCs/>
                <w:sz w:val="18"/>
              </w:rPr>
              <w:fldChar w:fldCharType="begin"/>
            </w:r>
            <w:r w:rsidRPr="00D520BA">
              <w:rPr>
                <w:rFonts w:cs="Arial"/>
                <w:b/>
                <w:bCs/>
                <w:sz w:val="18"/>
              </w:rPr>
              <w:instrText xml:space="preserve"> GOTOBUTTON  CaseACocher10 </w:instrText>
            </w:r>
            <w:r w:rsidRPr="00D520BA">
              <w:rPr>
                <w:rFonts w:cs="Arial"/>
                <w:b/>
                <w:bCs/>
                <w:sz w:val="18"/>
              </w:rPr>
              <w:fldChar w:fldCharType="end"/>
            </w:r>
            <w:r w:rsidR="00DF4393">
              <w:rPr>
                <w:rFonts w:cs="Arial"/>
                <w:b/>
                <w:bCs/>
                <w:sz w:val="18"/>
              </w:rPr>
              <w:t xml:space="preserve">   </w:t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A62708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A627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Mise en attente du projet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</w:t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GOTOBUTTON  CaseACocher10 </w:instrText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A62708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A627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B0B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Pr="009B0BA6">
              <w:rPr>
                <w:rFonts w:ascii="Arial" w:hAnsi="Arial" w:cs="Arial"/>
                <w:b/>
                <w:color w:val="000000"/>
                <w:sz w:val="16"/>
                <w:szCs w:val="16"/>
                <w:lang w:eastAsia="fr-CA"/>
              </w:rPr>
              <w:t>Autorisation de poursuivre le projet</w:t>
            </w:r>
          </w:p>
        </w:tc>
      </w:tr>
      <w:tr w:rsidR="009B0BA6" w:rsidRPr="001F088A" w:rsidTr="001D0415">
        <w:trPr>
          <w:cantSplit/>
          <w:trHeight w:hRule="exact" w:val="864"/>
          <w:jc w:val="center"/>
        </w:trPr>
        <w:tc>
          <w:tcPr>
            <w:tcW w:w="1305" w:type="dxa"/>
            <w:gridSpan w:val="2"/>
            <w:tcBorders>
              <w:left w:val="single" w:sz="6" w:space="0" w:color="7F7F7F"/>
            </w:tcBorders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69" w:type="dxa"/>
            <w:gridSpan w:val="2"/>
            <w:tcBorders>
              <w:bottom w:val="single" w:sz="4" w:space="0" w:color="7F7F7F"/>
            </w:tcBorders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85" w:type="dxa"/>
            <w:gridSpan w:val="2"/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7F7F7F"/>
            </w:tcBorders>
            <w:vAlign w:val="bottom"/>
          </w:tcPr>
          <w:p w:rsidR="009B0BA6" w:rsidRPr="00D80FA4" w:rsidRDefault="009B0BA6" w:rsidP="009B0BA6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5" w:type="dxa"/>
            <w:tcBorders>
              <w:right w:val="single" w:sz="6" w:space="0" w:color="7F7F7F"/>
            </w:tcBorders>
            <w:vAlign w:val="bottom"/>
          </w:tcPr>
          <w:p w:rsidR="009B0BA6" w:rsidRPr="001F088A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9B0BA6" w:rsidRPr="00AA71B3" w:rsidTr="001D0415">
        <w:trPr>
          <w:cantSplit/>
          <w:trHeight w:hRule="exact" w:val="240"/>
          <w:jc w:val="center"/>
        </w:trPr>
        <w:tc>
          <w:tcPr>
            <w:tcW w:w="1305" w:type="dxa"/>
            <w:gridSpan w:val="2"/>
            <w:tcBorders>
              <w:left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7F7F7F"/>
            </w:tcBorders>
          </w:tcPr>
          <w:p w:rsidR="009B0BA6" w:rsidRPr="00F6675B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Pr="00F6675B">
              <w:rPr>
                <w:sz w:val="14"/>
                <w:szCs w:val="14"/>
              </w:rPr>
              <w:t>irecteur des inventaires et du Plan </w:t>
            </w:r>
          </w:p>
        </w:tc>
        <w:tc>
          <w:tcPr>
            <w:tcW w:w="585" w:type="dxa"/>
            <w:gridSpan w:val="2"/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5" w:type="dxa"/>
            <w:tcBorders>
              <w:right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9B0BA6" w:rsidRPr="001F088A" w:rsidTr="001D0415">
        <w:trPr>
          <w:cantSplit/>
          <w:trHeight w:hRule="exact" w:val="720"/>
          <w:jc w:val="center"/>
        </w:trPr>
        <w:tc>
          <w:tcPr>
            <w:tcW w:w="1305" w:type="dxa"/>
            <w:gridSpan w:val="2"/>
            <w:tcBorders>
              <w:left w:val="single" w:sz="6" w:space="0" w:color="7F7F7F"/>
            </w:tcBorders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69" w:type="dxa"/>
            <w:gridSpan w:val="2"/>
            <w:tcBorders>
              <w:bottom w:val="single" w:sz="4" w:space="0" w:color="7F7F7F"/>
            </w:tcBorders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85" w:type="dxa"/>
            <w:gridSpan w:val="2"/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7F7F7F"/>
            </w:tcBorders>
            <w:vAlign w:val="bottom"/>
          </w:tcPr>
          <w:p w:rsidR="009B0BA6" w:rsidRPr="00D80FA4" w:rsidRDefault="009B0BA6" w:rsidP="009B0BA6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5" w:type="dxa"/>
            <w:tcBorders>
              <w:right w:val="single" w:sz="6" w:space="0" w:color="7F7F7F"/>
            </w:tcBorders>
            <w:vAlign w:val="bottom"/>
          </w:tcPr>
          <w:p w:rsidR="009B0BA6" w:rsidRPr="001F088A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9B0BA6" w:rsidRPr="00AA71B3" w:rsidTr="001D0415">
        <w:trPr>
          <w:cantSplit/>
          <w:trHeight w:hRule="exact" w:val="240"/>
          <w:jc w:val="center"/>
        </w:trPr>
        <w:tc>
          <w:tcPr>
            <w:tcW w:w="1305" w:type="dxa"/>
            <w:gridSpan w:val="2"/>
            <w:tcBorders>
              <w:left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Pr="00F6675B">
              <w:rPr>
                <w:sz w:val="14"/>
                <w:szCs w:val="14"/>
              </w:rPr>
              <w:t xml:space="preserve">irecteur </w:t>
            </w:r>
            <w:r>
              <w:rPr>
                <w:rFonts w:cs="Arial"/>
                <w:bCs/>
                <w:sz w:val="14"/>
                <w:szCs w:val="14"/>
              </w:rPr>
              <w:t>des Projets</w:t>
            </w:r>
          </w:p>
        </w:tc>
        <w:tc>
          <w:tcPr>
            <w:tcW w:w="585" w:type="dxa"/>
            <w:gridSpan w:val="2"/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5" w:type="dxa"/>
            <w:tcBorders>
              <w:right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9B0BA6" w:rsidRPr="001F088A" w:rsidTr="001D0415">
        <w:trPr>
          <w:cantSplit/>
          <w:trHeight w:hRule="exact" w:val="720"/>
          <w:jc w:val="center"/>
        </w:trPr>
        <w:tc>
          <w:tcPr>
            <w:tcW w:w="1305" w:type="dxa"/>
            <w:gridSpan w:val="2"/>
            <w:tcBorders>
              <w:left w:val="single" w:sz="6" w:space="0" w:color="7F7F7F"/>
            </w:tcBorders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69" w:type="dxa"/>
            <w:gridSpan w:val="2"/>
            <w:tcBorders>
              <w:bottom w:val="single" w:sz="4" w:space="0" w:color="7F7F7F"/>
            </w:tcBorders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85" w:type="dxa"/>
            <w:gridSpan w:val="2"/>
            <w:vAlign w:val="bottom"/>
          </w:tcPr>
          <w:p w:rsidR="009B0BA6" w:rsidRPr="00B17007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7F7F7F"/>
            </w:tcBorders>
            <w:vAlign w:val="bottom"/>
          </w:tcPr>
          <w:p w:rsidR="009B0BA6" w:rsidRPr="00D80FA4" w:rsidRDefault="009B0BA6" w:rsidP="009B0BA6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D80FA4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D80FA4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D80FA4">
              <w:rPr>
                <w:rFonts w:cs="Arial"/>
                <w:bCs/>
                <w:sz w:val="18"/>
                <w:szCs w:val="18"/>
              </w:rPr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D80FA4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5" w:type="dxa"/>
            <w:tcBorders>
              <w:right w:val="single" w:sz="6" w:space="0" w:color="7F7F7F"/>
            </w:tcBorders>
            <w:vAlign w:val="bottom"/>
          </w:tcPr>
          <w:p w:rsidR="009B0BA6" w:rsidRPr="001F088A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9B0BA6" w:rsidRPr="00AA71B3" w:rsidTr="001D0415">
        <w:trPr>
          <w:cantSplit/>
          <w:trHeight w:hRule="exact" w:val="576"/>
          <w:jc w:val="center"/>
        </w:trPr>
        <w:tc>
          <w:tcPr>
            <w:tcW w:w="1305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769" w:type="dxa"/>
            <w:gridSpan w:val="2"/>
            <w:tcBorders>
              <w:top w:val="single" w:sz="4" w:space="0" w:color="7F7F7F"/>
              <w:bottom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 w:rsidRPr="00F6675B">
              <w:rPr>
                <w:sz w:val="14"/>
                <w:szCs w:val="14"/>
              </w:rPr>
              <w:t xml:space="preserve">irecteur </w:t>
            </w:r>
            <w:r>
              <w:rPr>
                <w:rFonts w:cs="Arial"/>
                <w:bCs/>
                <w:sz w:val="14"/>
                <w:szCs w:val="14"/>
              </w:rPr>
              <w:t>général territorial</w:t>
            </w:r>
          </w:p>
        </w:tc>
        <w:tc>
          <w:tcPr>
            <w:tcW w:w="585" w:type="dxa"/>
            <w:gridSpan w:val="2"/>
            <w:tcBorders>
              <w:bottom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7F7F7F"/>
              <w:bottom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5" w:type="dxa"/>
            <w:tcBorders>
              <w:bottom w:val="single" w:sz="6" w:space="0" w:color="7F7F7F"/>
              <w:right w:val="single" w:sz="6" w:space="0" w:color="7F7F7F"/>
            </w:tcBorders>
          </w:tcPr>
          <w:p w:rsidR="009B0BA6" w:rsidRPr="00AA71B3" w:rsidRDefault="009B0BA6" w:rsidP="009B0BA6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</w:tbl>
    <w:p w:rsidR="004E2566" w:rsidRDefault="004E2566" w:rsidP="004E2566">
      <w:pPr>
        <w:jc w:val="both"/>
        <w:rPr>
          <w:rFonts w:ascii="Arial" w:hAnsi="Arial" w:cs="Arial"/>
          <w:sz w:val="16"/>
        </w:rPr>
      </w:pPr>
    </w:p>
    <w:p w:rsidR="00E13497" w:rsidRDefault="00E13497" w:rsidP="00815FB7">
      <w:pPr>
        <w:jc w:val="both"/>
        <w:rPr>
          <w:rFonts w:ascii="Arial" w:hAnsi="Arial" w:cs="Arial"/>
          <w:sz w:val="16"/>
        </w:rPr>
      </w:pPr>
    </w:p>
    <w:sectPr w:rsidR="00E13497" w:rsidSect="00120E84">
      <w:type w:val="continuous"/>
      <w:pgSz w:w="12240" w:h="20160" w:code="5"/>
      <w:pgMar w:top="720" w:right="720" w:bottom="720" w:left="720" w:header="0" w:footer="3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708" w:rsidRDefault="00A62708">
      <w:r>
        <w:separator/>
      </w:r>
    </w:p>
  </w:endnote>
  <w:endnote w:type="continuationSeparator" w:id="0">
    <w:p w:rsidR="00A62708" w:rsidRDefault="00A6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aloult_Cond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haloult_Demi_Gras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haloult_Cond_Demi_Gras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C36438" w:rsidRPr="00446AB7" w:rsidTr="00441F24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C36438" w:rsidRPr="00815FB7" w:rsidRDefault="00C36438" w:rsidP="00441F24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C36438" w:rsidRPr="00446AB7" w:rsidTr="00441F24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C36438" w:rsidRPr="00446AB7" w:rsidRDefault="00C36438" w:rsidP="00441F24">
          <w:pPr>
            <w:pStyle w:val="Pieddepage"/>
            <w:rPr>
              <w:b/>
              <w:bCs/>
            </w:rPr>
          </w:pPr>
        </w:p>
      </w:tc>
    </w:tr>
    <w:tr w:rsidR="00C36438" w:rsidRPr="00446AB7" w:rsidTr="002C4000">
      <w:trPr>
        <w:trHeight w:hRule="exact" w:val="240"/>
        <w:jc w:val="center"/>
      </w:trPr>
      <w:tc>
        <w:tcPr>
          <w:tcW w:w="5398" w:type="dxa"/>
          <w:vAlign w:val="center"/>
        </w:tcPr>
        <w:p w:rsidR="00C36438" w:rsidRPr="00446AB7" w:rsidRDefault="00C36438" w:rsidP="00441F24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13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02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C36438" w:rsidRPr="002C4000" w:rsidRDefault="00C36438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6270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C36438" w:rsidRPr="00446AB7" w:rsidRDefault="00C36438" w:rsidP="002C4000">
          <w:pPr>
            <w:pStyle w:val="Pieddepage"/>
            <w:jc w:val="right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C36438" w:rsidRPr="00C32514" w:rsidRDefault="00C36438" w:rsidP="00C3251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C36438" w:rsidRPr="00446AB7" w:rsidTr="002921B5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C36438" w:rsidRPr="00E33F42" w:rsidRDefault="00C36438" w:rsidP="00446AB7">
          <w:pPr>
            <w:pStyle w:val="Pieddepage"/>
            <w:rPr>
              <w:rFonts w:ascii="Chaloult_Demi_Gras" w:hAnsi="Chaloult_Demi_Gras" w:cs="Arial"/>
              <w:sz w:val="16"/>
              <w:szCs w:val="16"/>
            </w:rPr>
          </w:pPr>
          <w:r w:rsidRPr="00E33F42">
            <w:rPr>
              <w:rFonts w:ascii="Chaloult_Demi_Gras" w:hAnsi="Chaloult_Demi_Gras" w:cs="Arial"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C36438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C36438" w:rsidRPr="00446AB7" w:rsidRDefault="00C36438" w:rsidP="00446AB7">
          <w:pPr>
            <w:pStyle w:val="Pieddepage"/>
            <w:rPr>
              <w:b/>
              <w:bCs/>
            </w:rPr>
          </w:pPr>
        </w:p>
      </w:tc>
    </w:tr>
    <w:tr w:rsidR="00C36438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C36438" w:rsidRPr="00446AB7" w:rsidRDefault="00C36438" w:rsidP="00957FC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18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C36438" w:rsidRPr="002C4000" w:rsidRDefault="00F22D10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1 - </w:t>
          </w:r>
          <w:r w:rsidR="00C36438"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="00C36438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="00C36438"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="00C36438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6270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1</w:t>
          </w:r>
          <w:r w:rsidR="00C36438"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="00C36438"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="00C36438"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>
            <w:rPr>
              <w:rFonts w:ascii="Arial" w:hAnsi="Arial" w:cs="Arial"/>
              <w:b/>
              <w:sz w:val="16"/>
              <w:szCs w:val="16"/>
              <w:lang w:val="fr-FR"/>
            </w:rPr>
            <w:t>2</w:t>
          </w:r>
        </w:p>
        <w:p w:rsidR="00C36438" w:rsidRPr="00446AB7" w:rsidRDefault="00C36438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C36438" w:rsidRDefault="00C36438" w:rsidP="00446AB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C36438" w:rsidRPr="00446AB7" w:rsidTr="002921B5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tbl>
          <w:tblPr>
            <w:tblW w:w="10797" w:type="dxa"/>
            <w:jc w:val="center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97"/>
          </w:tblGrid>
          <w:tr w:rsidR="00C36438" w:rsidRPr="00446AB7" w:rsidTr="00702265">
            <w:trPr>
              <w:trHeight w:hRule="exact" w:val="360"/>
              <w:jc w:val="center"/>
            </w:trPr>
            <w:tc>
              <w:tcPr>
                <w:tcW w:w="10797" w:type="dxa"/>
                <w:vAlign w:val="bottom"/>
              </w:tcPr>
              <w:p w:rsidR="00C36438" w:rsidRPr="00083837" w:rsidRDefault="00C36438" w:rsidP="00083837">
                <w:pPr>
                  <w:pStyle w:val="Pieddepage"/>
                  <w:rPr>
                    <w:rFonts w:ascii="Chaloult_Demi_Gras" w:hAnsi="Chaloult_Demi_Gras" w:cs="Arial"/>
                    <w:sz w:val="16"/>
                    <w:szCs w:val="16"/>
                  </w:rPr>
                </w:pPr>
                <w:r w:rsidRPr="00083837">
                  <w:rPr>
                    <w:rFonts w:ascii="Chaloult_Demi_Gras" w:hAnsi="Chaloult_Demi_Gras" w:cs="Arial"/>
                    <w:sz w:val="16"/>
                    <w:szCs w:val="16"/>
                  </w:rPr>
                  <w:t>Ministère des Transports, de la Mobilité durable et de l’Électrification des transports</w:t>
                </w:r>
              </w:p>
            </w:tc>
          </w:tr>
        </w:tbl>
        <w:p w:rsidR="00C36438" w:rsidRPr="00815FB7" w:rsidRDefault="00C36438" w:rsidP="00446AB7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C36438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C36438" w:rsidRPr="00446AB7" w:rsidRDefault="00C36438" w:rsidP="00446AB7">
          <w:pPr>
            <w:pStyle w:val="Pieddepage"/>
            <w:rPr>
              <w:b/>
              <w:bCs/>
            </w:rPr>
          </w:pPr>
        </w:p>
      </w:tc>
    </w:tr>
    <w:tr w:rsidR="00C36438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C36438" w:rsidRPr="00446AB7" w:rsidRDefault="00C36438" w:rsidP="00957FC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F22D10" w:rsidRPr="002C4000" w:rsidRDefault="00F22D10" w:rsidP="00F22D1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1 -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6270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2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>
            <w:rPr>
              <w:rFonts w:ascii="Arial" w:hAnsi="Arial" w:cs="Arial"/>
              <w:b/>
              <w:sz w:val="16"/>
              <w:szCs w:val="16"/>
              <w:lang w:val="fr-FR"/>
            </w:rPr>
            <w:t>2</w:t>
          </w:r>
        </w:p>
        <w:p w:rsidR="00C36438" w:rsidRPr="00446AB7" w:rsidRDefault="00C36438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C36438" w:rsidRDefault="00C36438" w:rsidP="00446AB7"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C36438" w:rsidRPr="00446AB7" w:rsidTr="00441F24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p w:rsidR="00C36438" w:rsidRPr="00815FB7" w:rsidRDefault="00C36438" w:rsidP="00441F24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C36438" w:rsidRPr="00446AB7" w:rsidTr="00441F24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C36438" w:rsidRPr="00446AB7" w:rsidRDefault="00C36438" w:rsidP="00441F24">
          <w:pPr>
            <w:pStyle w:val="Pieddepage"/>
            <w:rPr>
              <w:b/>
              <w:bCs/>
            </w:rPr>
          </w:pPr>
        </w:p>
      </w:tc>
    </w:tr>
    <w:tr w:rsidR="00C36438" w:rsidRPr="00446AB7" w:rsidTr="002C4000">
      <w:trPr>
        <w:trHeight w:hRule="exact" w:val="240"/>
        <w:jc w:val="center"/>
      </w:trPr>
      <w:tc>
        <w:tcPr>
          <w:tcW w:w="5398" w:type="dxa"/>
          <w:vAlign w:val="center"/>
        </w:tcPr>
        <w:p w:rsidR="00C36438" w:rsidRPr="00446AB7" w:rsidRDefault="00C36438" w:rsidP="00441F24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13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02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C36438" w:rsidRPr="002C4000" w:rsidRDefault="00C36438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4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6270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C36438" w:rsidRPr="00446AB7" w:rsidRDefault="00C36438" w:rsidP="002C4000">
          <w:pPr>
            <w:pStyle w:val="Pieddepage"/>
            <w:jc w:val="right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C36438" w:rsidRPr="00C32514" w:rsidRDefault="00C36438" w:rsidP="00C32514">
    <w:pPr>
      <w:pStyle w:val="Pieddepag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C36438" w:rsidRPr="00446AB7" w:rsidTr="008C0DA9">
      <w:trPr>
        <w:trHeight w:hRule="exact" w:val="288"/>
        <w:jc w:val="center"/>
      </w:trPr>
      <w:tc>
        <w:tcPr>
          <w:tcW w:w="10797" w:type="dxa"/>
          <w:gridSpan w:val="2"/>
          <w:vAlign w:val="bottom"/>
        </w:tcPr>
        <w:p w:rsidR="00C36438" w:rsidRPr="00E33F42" w:rsidRDefault="00C36438" w:rsidP="00446AB7">
          <w:pPr>
            <w:pStyle w:val="Pieddepage"/>
            <w:rPr>
              <w:rFonts w:ascii="Chaloult_Demi_Gras" w:hAnsi="Chaloult_Demi_Gras" w:cs="Arial"/>
              <w:sz w:val="16"/>
              <w:szCs w:val="16"/>
            </w:rPr>
          </w:pPr>
          <w:r w:rsidRPr="00E33F42">
            <w:rPr>
              <w:rFonts w:ascii="Chaloult_Demi_Gras" w:hAnsi="Chaloult_Demi_Gras" w:cs="Arial"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C36438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C36438" w:rsidRPr="00446AB7" w:rsidRDefault="00C36438" w:rsidP="00446AB7">
          <w:pPr>
            <w:pStyle w:val="Pieddepage"/>
            <w:rPr>
              <w:b/>
              <w:bCs/>
            </w:rPr>
          </w:pPr>
        </w:p>
      </w:tc>
    </w:tr>
    <w:tr w:rsidR="00C36438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C36438" w:rsidRPr="00446AB7" w:rsidRDefault="00C36438" w:rsidP="00957FC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18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F22D10" w:rsidRPr="002C4000" w:rsidRDefault="00F22D10" w:rsidP="00F22D1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2 -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>
            <w:rPr>
              <w:rFonts w:ascii="Arial" w:hAnsi="Arial" w:cs="Arial"/>
              <w:b/>
              <w:sz w:val="16"/>
              <w:szCs w:val="16"/>
              <w:lang w:val="fr-FR"/>
            </w:rPr>
            <w:t>1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>
            <w:rPr>
              <w:rFonts w:ascii="Arial" w:hAnsi="Arial" w:cs="Arial"/>
              <w:b/>
              <w:sz w:val="16"/>
              <w:szCs w:val="16"/>
              <w:lang w:val="fr-FR"/>
            </w:rPr>
            <w:t>2</w:t>
          </w:r>
        </w:p>
        <w:p w:rsidR="00C36438" w:rsidRPr="00446AB7" w:rsidRDefault="00C36438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C36438" w:rsidRDefault="00C36438" w:rsidP="00446AB7">
    <w:pPr>
      <w:pStyle w:val="Pieddepage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9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399"/>
    </w:tblGrid>
    <w:tr w:rsidR="00C36438" w:rsidRPr="00446AB7" w:rsidTr="002921B5">
      <w:trPr>
        <w:trHeight w:hRule="exact" w:val="360"/>
        <w:jc w:val="center"/>
      </w:trPr>
      <w:tc>
        <w:tcPr>
          <w:tcW w:w="10797" w:type="dxa"/>
          <w:gridSpan w:val="2"/>
          <w:vAlign w:val="bottom"/>
        </w:tcPr>
        <w:tbl>
          <w:tblPr>
            <w:tblW w:w="10797" w:type="dxa"/>
            <w:jc w:val="center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97"/>
          </w:tblGrid>
          <w:tr w:rsidR="00C36438" w:rsidRPr="00446AB7" w:rsidTr="00702265">
            <w:trPr>
              <w:trHeight w:hRule="exact" w:val="360"/>
              <w:jc w:val="center"/>
            </w:trPr>
            <w:tc>
              <w:tcPr>
                <w:tcW w:w="10797" w:type="dxa"/>
                <w:vAlign w:val="bottom"/>
              </w:tcPr>
              <w:p w:rsidR="00C36438" w:rsidRPr="00083837" w:rsidRDefault="00C36438" w:rsidP="00083837">
                <w:pPr>
                  <w:pStyle w:val="Pieddepage"/>
                  <w:rPr>
                    <w:rFonts w:ascii="Chaloult_Demi_Gras" w:hAnsi="Chaloult_Demi_Gras" w:cs="Arial"/>
                    <w:sz w:val="16"/>
                    <w:szCs w:val="16"/>
                  </w:rPr>
                </w:pPr>
                <w:r w:rsidRPr="00083837">
                  <w:rPr>
                    <w:rFonts w:ascii="Chaloult_Demi_Gras" w:hAnsi="Chaloult_Demi_Gras" w:cs="Arial"/>
                    <w:sz w:val="16"/>
                    <w:szCs w:val="16"/>
                  </w:rPr>
                  <w:t>Ministère des Transports, de la Mobilité durable et de l’Électrification des transports</w:t>
                </w:r>
              </w:p>
            </w:tc>
          </w:tr>
        </w:tbl>
        <w:p w:rsidR="00C36438" w:rsidRPr="00815FB7" w:rsidRDefault="00C36438" w:rsidP="00446AB7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C36438" w:rsidRPr="00446AB7" w:rsidTr="002921B5">
      <w:trPr>
        <w:trHeight w:hRule="exact" w:val="120"/>
        <w:jc w:val="center"/>
      </w:trPr>
      <w:tc>
        <w:tcPr>
          <w:tcW w:w="10797" w:type="dxa"/>
          <w:gridSpan w:val="2"/>
          <w:shd w:val="clear" w:color="auto" w:fill="000000"/>
          <w:vAlign w:val="center"/>
        </w:tcPr>
        <w:p w:rsidR="00C36438" w:rsidRPr="00446AB7" w:rsidRDefault="00C36438" w:rsidP="00446AB7">
          <w:pPr>
            <w:pStyle w:val="Pieddepage"/>
            <w:rPr>
              <w:b/>
              <w:bCs/>
            </w:rPr>
          </w:pPr>
        </w:p>
      </w:tc>
    </w:tr>
    <w:tr w:rsidR="00C36438" w:rsidRPr="00446AB7" w:rsidTr="00441F24">
      <w:trPr>
        <w:trHeight w:hRule="exact" w:val="240"/>
        <w:jc w:val="center"/>
      </w:trPr>
      <w:tc>
        <w:tcPr>
          <w:tcW w:w="5398" w:type="dxa"/>
          <w:vAlign w:val="center"/>
        </w:tcPr>
        <w:p w:rsidR="00C36438" w:rsidRPr="00446AB7" w:rsidRDefault="00C36438" w:rsidP="00957FCD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V-1321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</w:t>
          </w:r>
          <w:r>
            <w:rPr>
              <w:rFonts w:ascii="Arial" w:hAnsi="Arial" w:cs="Arial"/>
              <w:sz w:val="12"/>
              <w:szCs w:val="12"/>
            </w:rPr>
            <w:t>2018-03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399" w:type="dxa"/>
          <w:vAlign w:val="center"/>
        </w:tcPr>
        <w:p w:rsidR="00F22D10" w:rsidRPr="002C4000" w:rsidRDefault="00F22D10" w:rsidP="00F22D1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>
            <w:rPr>
              <w:rFonts w:ascii="Arial" w:hAnsi="Arial" w:cs="Arial"/>
              <w:sz w:val="16"/>
              <w:szCs w:val="16"/>
              <w:lang w:val="fr-FR"/>
            </w:rPr>
            <w:t xml:space="preserve">Section 2 -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>
            <w:rPr>
              <w:rFonts w:ascii="Arial" w:hAnsi="Arial" w:cs="Arial"/>
              <w:b/>
              <w:sz w:val="16"/>
              <w:szCs w:val="16"/>
              <w:lang w:val="fr-FR"/>
            </w:rPr>
            <w:t>1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>
            <w:rPr>
              <w:rFonts w:ascii="Arial" w:hAnsi="Arial" w:cs="Arial"/>
              <w:b/>
              <w:sz w:val="16"/>
              <w:szCs w:val="16"/>
              <w:lang w:val="fr-FR"/>
            </w:rPr>
            <w:t>2</w:t>
          </w:r>
        </w:p>
        <w:p w:rsidR="00C36438" w:rsidRPr="00446AB7" w:rsidRDefault="00C36438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C36438" w:rsidRDefault="00C36438" w:rsidP="00446AB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708" w:rsidRDefault="00A62708">
      <w:r>
        <w:separator/>
      </w:r>
    </w:p>
  </w:footnote>
  <w:footnote w:type="continuationSeparator" w:id="0">
    <w:p w:rsidR="00A62708" w:rsidRDefault="00A62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38" w:rsidRDefault="00C3643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FC8"/>
    <w:multiLevelType w:val="hybridMultilevel"/>
    <w:tmpl w:val="D06A1E76"/>
    <w:lvl w:ilvl="0" w:tplc="550E8A9A">
      <w:start w:val="1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DC1AE9"/>
    <w:multiLevelType w:val="hybridMultilevel"/>
    <w:tmpl w:val="6A0E03DA"/>
    <w:lvl w:ilvl="0" w:tplc="131090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EC1E8D"/>
    <w:multiLevelType w:val="hybridMultilevel"/>
    <w:tmpl w:val="95D6B320"/>
    <w:lvl w:ilvl="0" w:tplc="D6643132">
      <w:start w:val="1"/>
      <w:numFmt w:val="bullet"/>
      <w:lvlText w:val=""/>
      <w:lvlJc w:val="left"/>
      <w:pPr>
        <w:tabs>
          <w:tab w:val="num" w:pos="480"/>
        </w:tabs>
        <w:ind w:left="420" w:hanging="30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cumentProtection w:edit="forms" w:enforcement="1" w:cryptProviderType="rsaAES" w:cryptAlgorithmClass="hash" w:cryptAlgorithmType="typeAny" w:cryptAlgorithmSid="14" w:cryptSpinCount="100000" w:hash="M14p608yZojydHaRr+E4wyq4A2M2wEVtztysraNFHTgPYYud8xHWQ5iH+E+1JCNsxdoMWfJ3wQC+IuGJ2+x8SQ==" w:salt="8jOcIrfRdvNmxUEHNwVcmA=="/>
  <w:defaultTabStop w:val="720"/>
  <w:consecutiveHyphenLimit w:val="1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08"/>
    <w:rsid w:val="00001366"/>
    <w:rsid w:val="00035D57"/>
    <w:rsid w:val="00040582"/>
    <w:rsid w:val="00040DCE"/>
    <w:rsid w:val="000459D0"/>
    <w:rsid w:val="000515F5"/>
    <w:rsid w:val="000663C2"/>
    <w:rsid w:val="00075C8A"/>
    <w:rsid w:val="000809AA"/>
    <w:rsid w:val="00083837"/>
    <w:rsid w:val="00095A22"/>
    <w:rsid w:val="000A2045"/>
    <w:rsid w:val="000B6196"/>
    <w:rsid w:val="000B7FFE"/>
    <w:rsid w:val="000C13C2"/>
    <w:rsid w:val="000C4883"/>
    <w:rsid w:val="000E19FE"/>
    <w:rsid w:val="001054B3"/>
    <w:rsid w:val="00120E84"/>
    <w:rsid w:val="001305B2"/>
    <w:rsid w:val="001349AF"/>
    <w:rsid w:val="00156AAC"/>
    <w:rsid w:val="001737F0"/>
    <w:rsid w:val="001740AB"/>
    <w:rsid w:val="001805D6"/>
    <w:rsid w:val="00182C48"/>
    <w:rsid w:val="00195350"/>
    <w:rsid w:val="001965FD"/>
    <w:rsid w:val="00197E24"/>
    <w:rsid w:val="001C7A4A"/>
    <w:rsid w:val="001D0415"/>
    <w:rsid w:val="001D1283"/>
    <w:rsid w:val="001F2A27"/>
    <w:rsid w:val="00202D3A"/>
    <w:rsid w:val="00226008"/>
    <w:rsid w:val="0023378B"/>
    <w:rsid w:val="00244D40"/>
    <w:rsid w:val="00252371"/>
    <w:rsid w:val="0026454D"/>
    <w:rsid w:val="00266CA7"/>
    <w:rsid w:val="00282225"/>
    <w:rsid w:val="002921B5"/>
    <w:rsid w:val="00295D53"/>
    <w:rsid w:val="00297171"/>
    <w:rsid w:val="002A561C"/>
    <w:rsid w:val="002A6C13"/>
    <w:rsid w:val="002B243C"/>
    <w:rsid w:val="002C4000"/>
    <w:rsid w:val="002C7719"/>
    <w:rsid w:val="002E4FF9"/>
    <w:rsid w:val="002F525D"/>
    <w:rsid w:val="0031148D"/>
    <w:rsid w:val="0031390E"/>
    <w:rsid w:val="00340A26"/>
    <w:rsid w:val="003424E5"/>
    <w:rsid w:val="00345398"/>
    <w:rsid w:val="00351BD3"/>
    <w:rsid w:val="0035736D"/>
    <w:rsid w:val="00366498"/>
    <w:rsid w:val="003739C9"/>
    <w:rsid w:val="003818B2"/>
    <w:rsid w:val="00385E9C"/>
    <w:rsid w:val="003918F4"/>
    <w:rsid w:val="0039489A"/>
    <w:rsid w:val="00395377"/>
    <w:rsid w:val="003B1ACF"/>
    <w:rsid w:val="003B2C6E"/>
    <w:rsid w:val="003C25D4"/>
    <w:rsid w:val="003C57A1"/>
    <w:rsid w:val="003C5D96"/>
    <w:rsid w:val="003D44EE"/>
    <w:rsid w:val="003E4F80"/>
    <w:rsid w:val="003E7556"/>
    <w:rsid w:val="003F7B31"/>
    <w:rsid w:val="00401575"/>
    <w:rsid w:val="0042446B"/>
    <w:rsid w:val="0043208B"/>
    <w:rsid w:val="00432495"/>
    <w:rsid w:val="00441F24"/>
    <w:rsid w:val="00445487"/>
    <w:rsid w:val="00446AB7"/>
    <w:rsid w:val="00446BE9"/>
    <w:rsid w:val="00450844"/>
    <w:rsid w:val="0045439B"/>
    <w:rsid w:val="004622CA"/>
    <w:rsid w:val="00462865"/>
    <w:rsid w:val="00475FB4"/>
    <w:rsid w:val="004843E3"/>
    <w:rsid w:val="00486FE6"/>
    <w:rsid w:val="00497EB5"/>
    <w:rsid w:val="004A32F7"/>
    <w:rsid w:val="004B57FE"/>
    <w:rsid w:val="004D340F"/>
    <w:rsid w:val="004E2566"/>
    <w:rsid w:val="004F3F5E"/>
    <w:rsid w:val="004F68EF"/>
    <w:rsid w:val="004F74A3"/>
    <w:rsid w:val="00500117"/>
    <w:rsid w:val="00504723"/>
    <w:rsid w:val="005129AB"/>
    <w:rsid w:val="00522E16"/>
    <w:rsid w:val="0052675E"/>
    <w:rsid w:val="00536A87"/>
    <w:rsid w:val="005440C9"/>
    <w:rsid w:val="00567EC1"/>
    <w:rsid w:val="00592FA4"/>
    <w:rsid w:val="005B1E43"/>
    <w:rsid w:val="005B31B6"/>
    <w:rsid w:val="005C3E13"/>
    <w:rsid w:val="005D2F3C"/>
    <w:rsid w:val="005D40AC"/>
    <w:rsid w:val="005D7C49"/>
    <w:rsid w:val="005E371B"/>
    <w:rsid w:val="005E4204"/>
    <w:rsid w:val="005F1AB7"/>
    <w:rsid w:val="005F2937"/>
    <w:rsid w:val="005F30F6"/>
    <w:rsid w:val="005F5988"/>
    <w:rsid w:val="0062459A"/>
    <w:rsid w:val="00624E89"/>
    <w:rsid w:val="006318A3"/>
    <w:rsid w:val="006878C4"/>
    <w:rsid w:val="0069099F"/>
    <w:rsid w:val="00694BB6"/>
    <w:rsid w:val="006C7FF9"/>
    <w:rsid w:val="006D2382"/>
    <w:rsid w:val="006D574B"/>
    <w:rsid w:val="006E2844"/>
    <w:rsid w:val="00702265"/>
    <w:rsid w:val="007043F3"/>
    <w:rsid w:val="0071054E"/>
    <w:rsid w:val="007138FE"/>
    <w:rsid w:val="00714EAF"/>
    <w:rsid w:val="00717335"/>
    <w:rsid w:val="00717E88"/>
    <w:rsid w:val="007329B0"/>
    <w:rsid w:val="00737447"/>
    <w:rsid w:val="0074765B"/>
    <w:rsid w:val="0077295C"/>
    <w:rsid w:val="00774AD9"/>
    <w:rsid w:val="0078614C"/>
    <w:rsid w:val="00792F10"/>
    <w:rsid w:val="007A052A"/>
    <w:rsid w:val="007A3678"/>
    <w:rsid w:val="007A6F50"/>
    <w:rsid w:val="007B12EA"/>
    <w:rsid w:val="007B4D1C"/>
    <w:rsid w:val="007B537D"/>
    <w:rsid w:val="007C743C"/>
    <w:rsid w:val="007D3669"/>
    <w:rsid w:val="007D5CF3"/>
    <w:rsid w:val="007E0C9C"/>
    <w:rsid w:val="007F133A"/>
    <w:rsid w:val="007F6DB3"/>
    <w:rsid w:val="008004AB"/>
    <w:rsid w:val="00801081"/>
    <w:rsid w:val="00813818"/>
    <w:rsid w:val="00815A8F"/>
    <w:rsid w:val="00815FB7"/>
    <w:rsid w:val="00821255"/>
    <w:rsid w:val="00822AD9"/>
    <w:rsid w:val="00867B67"/>
    <w:rsid w:val="008A6FEB"/>
    <w:rsid w:val="008C0DA9"/>
    <w:rsid w:val="008C23A5"/>
    <w:rsid w:val="008D3F45"/>
    <w:rsid w:val="008D4AB7"/>
    <w:rsid w:val="009004D4"/>
    <w:rsid w:val="009350F6"/>
    <w:rsid w:val="0094321B"/>
    <w:rsid w:val="00943C26"/>
    <w:rsid w:val="009454ED"/>
    <w:rsid w:val="00957FCD"/>
    <w:rsid w:val="009774EE"/>
    <w:rsid w:val="00980D0E"/>
    <w:rsid w:val="00987C0A"/>
    <w:rsid w:val="00992F54"/>
    <w:rsid w:val="009B0BA6"/>
    <w:rsid w:val="009B74AB"/>
    <w:rsid w:val="00A10DD6"/>
    <w:rsid w:val="00A11129"/>
    <w:rsid w:val="00A14152"/>
    <w:rsid w:val="00A432E0"/>
    <w:rsid w:val="00A54E0A"/>
    <w:rsid w:val="00A62708"/>
    <w:rsid w:val="00A879BE"/>
    <w:rsid w:val="00A966E0"/>
    <w:rsid w:val="00A96F0B"/>
    <w:rsid w:val="00AA10D3"/>
    <w:rsid w:val="00AC1D70"/>
    <w:rsid w:val="00AC5E73"/>
    <w:rsid w:val="00AD45E2"/>
    <w:rsid w:val="00B16DC0"/>
    <w:rsid w:val="00B24AE8"/>
    <w:rsid w:val="00B3446A"/>
    <w:rsid w:val="00B42EE9"/>
    <w:rsid w:val="00B44CB3"/>
    <w:rsid w:val="00B46167"/>
    <w:rsid w:val="00B54EE2"/>
    <w:rsid w:val="00B555AA"/>
    <w:rsid w:val="00B61BCB"/>
    <w:rsid w:val="00B80AD8"/>
    <w:rsid w:val="00B864D5"/>
    <w:rsid w:val="00B8686B"/>
    <w:rsid w:val="00B87F05"/>
    <w:rsid w:val="00B938D4"/>
    <w:rsid w:val="00B9738D"/>
    <w:rsid w:val="00BA0406"/>
    <w:rsid w:val="00BA5A9E"/>
    <w:rsid w:val="00BA7570"/>
    <w:rsid w:val="00BB533F"/>
    <w:rsid w:val="00BC2AD3"/>
    <w:rsid w:val="00BC4F17"/>
    <w:rsid w:val="00BE28BF"/>
    <w:rsid w:val="00BF026D"/>
    <w:rsid w:val="00C14660"/>
    <w:rsid w:val="00C20712"/>
    <w:rsid w:val="00C30F94"/>
    <w:rsid w:val="00C32514"/>
    <w:rsid w:val="00C36438"/>
    <w:rsid w:val="00C43A84"/>
    <w:rsid w:val="00C6708E"/>
    <w:rsid w:val="00C75F8A"/>
    <w:rsid w:val="00C8046C"/>
    <w:rsid w:val="00C835F0"/>
    <w:rsid w:val="00C871CB"/>
    <w:rsid w:val="00CB0875"/>
    <w:rsid w:val="00CB138D"/>
    <w:rsid w:val="00CE222F"/>
    <w:rsid w:val="00CE3607"/>
    <w:rsid w:val="00CE4DCB"/>
    <w:rsid w:val="00CF0487"/>
    <w:rsid w:val="00CF496F"/>
    <w:rsid w:val="00CF618C"/>
    <w:rsid w:val="00CF7BFE"/>
    <w:rsid w:val="00D00A21"/>
    <w:rsid w:val="00D074D8"/>
    <w:rsid w:val="00D11DF4"/>
    <w:rsid w:val="00D41493"/>
    <w:rsid w:val="00D50869"/>
    <w:rsid w:val="00D520BA"/>
    <w:rsid w:val="00D65D4A"/>
    <w:rsid w:val="00D663C1"/>
    <w:rsid w:val="00D74330"/>
    <w:rsid w:val="00D80FA4"/>
    <w:rsid w:val="00D85959"/>
    <w:rsid w:val="00D85C8A"/>
    <w:rsid w:val="00DA1F22"/>
    <w:rsid w:val="00DB45A0"/>
    <w:rsid w:val="00DB7168"/>
    <w:rsid w:val="00DC393B"/>
    <w:rsid w:val="00DC6B86"/>
    <w:rsid w:val="00DE2E09"/>
    <w:rsid w:val="00DE476D"/>
    <w:rsid w:val="00DF1606"/>
    <w:rsid w:val="00DF4393"/>
    <w:rsid w:val="00E13497"/>
    <w:rsid w:val="00E22399"/>
    <w:rsid w:val="00E277DF"/>
    <w:rsid w:val="00E33F42"/>
    <w:rsid w:val="00E36B68"/>
    <w:rsid w:val="00E44039"/>
    <w:rsid w:val="00E55DE9"/>
    <w:rsid w:val="00E74DA9"/>
    <w:rsid w:val="00E96565"/>
    <w:rsid w:val="00EB1C2E"/>
    <w:rsid w:val="00EC3E4C"/>
    <w:rsid w:val="00EE18CE"/>
    <w:rsid w:val="00F03277"/>
    <w:rsid w:val="00F06321"/>
    <w:rsid w:val="00F070DB"/>
    <w:rsid w:val="00F22D10"/>
    <w:rsid w:val="00F30BC8"/>
    <w:rsid w:val="00F31B8B"/>
    <w:rsid w:val="00F323A4"/>
    <w:rsid w:val="00F407A0"/>
    <w:rsid w:val="00F47692"/>
    <w:rsid w:val="00F53073"/>
    <w:rsid w:val="00F61E16"/>
    <w:rsid w:val="00F6675B"/>
    <w:rsid w:val="00F81288"/>
    <w:rsid w:val="00F83D8D"/>
    <w:rsid w:val="00F9244E"/>
    <w:rsid w:val="00F94F30"/>
    <w:rsid w:val="00FB1997"/>
    <w:rsid w:val="00FC4427"/>
    <w:rsid w:val="00FD305A"/>
    <w:rsid w:val="00FE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8EF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rsid w:val="004F68EF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rsid w:val="004F68EF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rsid w:val="004F68EF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rsid w:val="004F68EF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rsid w:val="004F68EF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rsid w:val="004F68EF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rsid w:val="004F68EF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rsid w:val="004F68EF"/>
    <w:pPr>
      <w:ind w:left="0"/>
      <w:jc w:val="center"/>
    </w:pPr>
  </w:style>
  <w:style w:type="paragraph" w:styleId="En-tte">
    <w:name w:val="header"/>
    <w:basedOn w:val="Normal"/>
    <w:semiHidden/>
    <w:rsid w:val="004F68EF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rsid w:val="004F68EF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sid w:val="004F68EF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paragraph" w:customStyle="1" w:styleId="reportNumPro">
    <w:name w:val="report Num Pro"/>
    <w:qFormat/>
    <w:rsid w:val="00522E16"/>
    <w:pPr>
      <w:spacing w:line="200" w:lineRule="exact"/>
      <w:ind w:right="320"/>
      <w:jc w:val="right"/>
    </w:pPr>
    <w:rPr>
      <w:bCs/>
      <w:noProof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8EF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rsid w:val="004F68EF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rsid w:val="004F68EF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rsid w:val="004F68EF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rsid w:val="004F68EF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rsid w:val="004F68EF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rsid w:val="004F68EF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rsid w:val="004F68EF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rsid w:val="004F68EF"/>
    <w:pPr>
      <w:ind w:left="0"/>
      <w:jc w:val="center"/>
    </w:pPr>
  </w:style>
  <w:style w:type="paragraph" w:styleId="En-tte">
    <w:name w:val="header"/>
    <w:basedOn w:val="Normal"/>
    <w:semiHidden/>
    <w:rsid w:val="004F68EF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rsid w:val="004F68EF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sid w:val="004F68EF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paragraph" w:customStyle="1" w:styleId="reportNumPro">
    <w:name w:val="report Num Pro"/>
    <w:qFormat/>
    <w:rsid w:val="00522E16"/>
    <w:pPr>
      <w:spacing w:line="200" w:lineRule="exact"/>
      <w:ind w:right="320"/>
      <w:jc w:val="right"/>
    </w:pPr>
    <w:rPr>
      <w:bCs/>
      <w:noProof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inville\Desktop\V-132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0B403-F31E-4A27-90F8-769EF706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V-1321.dotx</Template>
  <TotalTime>1</TotalTime>
  <Pages>4</Pages>
  <Words>927</Words>
  <Characters>5102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Charte de projet</vt:lpstr>
    </vt:vector>
  </TitlesOfParts>
  <Company>MTMDET</Company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Charte de projet</dc:title>
  <dc:creator>Ministère des Transports de la Mobilité durable et de l’Électrification des transports</dc:creator>
  <dc:description>Ce formulaire sert à créer la charte de projet pour un projet routier. Il est associé au Guide de préparation des projets routiers.</dc:description>
  <cp:lastModifiedBy>Rainville, Elizabeth</cp:lastModifiedBy>
  <cp:revision>1</cp:revision>
  <cp:lastPrinted>2018-02-26T21:31:00Z</cp:lastPrinted>
  <dcterms:created xsi:type="dcterms:W3CDTF">2018-04-16T16:03:00Z</dcterms:created>
  <dcterms:modified xsi:type="dcterms:W3CDTF">2018-04-16T16:04:00Z</dcterms:modified>
</cp:coreProperties>
</file>