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1665"/>
        <w:gridCol w:w="634"/>
        <w:gridCol w:w="916"/>
        <w:gridCol w:w="1812"/>
        <w:gridCol w:w="1780"/>
        <w:gridCol w:w="1050"/>
        <w:gridCol w:w="752"/>
        <w:gridCol w:w="1836"/>
      </w:tblGrid>
      <w:tr w:rsidR="005134BD" w:rsidTr="005134BD">
        <w:trPr>
          <w:cantSplit/>
          <w:trHeight w:val="405"/>
          <w:jc w:val="center"/>
        </w:trPr>
        <w:tc>
          <w:tcPr>
            <w:tcW w:w="10802" w:type="dxa"/>
            <w:gridSpan w:val="9"/>
            <w:tcBorders>
              <w:bottom w:val="nil"/>
            </w:tcBorders>
          </w:tcPr>
          <w:p w:rsidR="005134BD" w:rsidRPr="000D64A0" w:rsidRDefault="00BB770A" w:rsidP="00815FB7">
            <w:pPr>
              <w:pStyle w:val="Titres"/>
              <w:tabs>
                <w:tab w:val="clear" w:pos="8504"/>
              </w:tabs>
              <w:spacing w:before="120" w:line="240" w:lineRule="auto"/>
              <w:ind w:left="120" w:right="0"/>
              <w:jc w:val="left"/>
              <w:rPr>
                <w:rFonts w:ascii="Chaloult_Cond_Demi_Gras" w:hAnsi="Chaloult_Cond_Demi_Gras" w:cs="Arial"/>
                <w:b w:val="0"/>
                <w:bCs/>
                <w:sz w:val="28"/>
              </w:rPr>
            </w:pPr>
            <w:r>
              <w:rPr>
                <w:noProof/>
                <w:sz w:val="16"/>
                <w:lang w:eastAsia="ja-JP"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-150495</wp:posOffset>
                  </wp:positionH>
                  <wp:positionV relativeFrom="page">
                    <wp:posOffset>-123825</wp:posOffset>
                  </wp:positionV>
                  <wp:extent cx="1837055" cy="864870"/>
                  <wp:effectExtent l="0" t="0" r="0" b="0"/>
                  <wp:wrapNone/>
                  <wp:docPr id="15" name="Image 15" descr="MTMDET_Noir_Photosho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MTMDET_Noir_Photosho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055" cy="864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F496F" w:rsidTr="005134BD">
        <w:trPr>
          <w:cantSplit/>
          <w:trHeight w:hRule="exact" w:val="475"/>
          <w:jc w:val="center"/>
        </w:trPr>
        <w:tc>
          <w:tcPr>
            <w:tcW w:w="2656" w:type="dxa"/>
            <w:gridSpan w:val="3"/>
            <w:tcBorders>
              <w:bottom w:val="nil"/>
            </w:tcBorders>
          </w:tcPr>
          <w:p w:rsidR="00CF496F" w:rsidRDefault="00CF496F" w:rsidP="003C5D96">
            <w:pPr>
              <w:pStyle w:val="Variables"/>
              <w:spacing w:line="240" w:lineRule="auto"/>
              <w:ind w:left="0" w:right="14"/>
              <w:rPr>
                <w:sz w:val="16"/>
              </w:rPr>
            </w:pPr>
          </w:p>
        </w:tc>
        <w:tc>
          <w:tcPr>
            <w:tcW w:w="8146" w:type="dxa"/>
            <w:gridSpan w:val="6"/>
            <w:tcBorders>
              <w:bottom w:val="nil"/>
            </w:tcBorders>
            <w:shd w:val="clear" w:color="auto" w:fill="CCCCCC"/>
            <w:vAlign w:val="center"/>
          </w:tcPr>
          <w:p w:rsidR="00CF496F" w:rsidRPr="00FC7373" w:rsidRDefault="007908CB" w:rsidP="00C85C08">
            <w:pPr>
              <w:pStyle w:val="Titres"/>
              <w:tabs>
                <w:tab w:val="clear" w:pos="8504"/>
              </w:tabs>
              <w:spacing w:line="240" w:lineRule="auto"/>
              <w:ind w:left="115" w:right="0"/>
              <w:jc w:val="left"/>
              <w:rPr>
                <w:rFonts w:ascii="Chaloult_Cond_Demi_Gras" w:hAnsi="Chaloult_Cond_Demi_Gras"/>
                <w:b w:val="0"/>
                <w:bCs/>
                <w:sz w:val="28"/>
              </w:rPr>
            </w:pPr>
            <w:r w:rsidRPr="00FC7373">
              <w:rPr>
                <w:rFonts w:ascii="Chaloult_Cond_Demi_Gras" w:hAnsi="Chaloult_Cond_Demi_Gras" w:cs="Arial"/>
                <w:b w:val="0"/>
                <w:bCs/>
                <w:sz w:val="28"/>
              </w:rPr>
              <w:t>Énoncé de contenu</w:t>
            </w:r>
          </w:p>
        </w:tc>
      </w:tr>
      <w:tr w:rsidR="005134BD" w:rsidTr="005134BD">
        <w:trPr>
          <w:cantSplit/>
          <w:trHeight w:val="440"/>
          <w:jc w:val="center"/>
        </w:trPr>
        <w:tc>
          <w:tcPr>
            <w:tcW w:w="10802" w:type="dxa"/>
            <w:gridSpan w:val="9"/>
            <w:vAlign w:val="bottom"/>
          </w:tcPr>
          <w:p w:rsidR="005134BD" w:rsidRDefault="005134BD" w:rsidP="00E74DA9">
            <w:pPr>
              <w:pStyle w:val="Sous-titres"/>
              <w:tabs>
                <w:tab w:val="clear" w:pos="8504"/>
              </w:tabs>
              <w:ind w:left="0"/>
              <w:rPr>
                <w:spacing w:val="-2"/>
                <w:sz w:val="14"/>
              </w:rPr>
            </w:pPr>
          </w:p>
        </w:tc>
      </w:tr>
      <w:tr w:rsidR="00A90B62" w:rsidRPr="006A5FD1" w:rsidTr="008D5F65">
        <w:trPr>
          <w:trHeight w:hRule="exact" w:val="240"/>
          <w:jc w:val="center"/>
        </w:trPr>
        <w:tc>
          <w:tcPr>
            <w:tcW w:w="2022" w:type="dxa"/>
            <w:gridSpan w:val="2"/>
            <w:tcBorders>
              <w:top w:val="single" w:sz="4" w:space="0" w:color="7F7F7F"/>
              <w:left w:val="single" w:sz="6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90B62" w:rsidRPr="00A75B8C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A75B8C">
              <w:rPr>
                <w:rFonts w:cs="Arial"/>
                <w:bCs/>
                <w:szCs w:val="16"/>
              </w:rPr>
              <w:t>Numéro de projet</w:t>
            </w:r>
          </w:p>
        </w:tc>
        <w:tc>
          <w:tcPr>
            <w:tcW w:w="5142" w:type="dxa"/>
            <w:gridSpan w:val="4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90B62" w:rsidRPr="00A75B8C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N</w:t>
            </w:r>
            <w:r w:rsidRPr="00A75B8C">
              <w:rPr>
                <w:rFonts w:cs="Arial"/>
                <w:bCs/>
                <w:szCs w:val="16"/>
              </w:rPr>
              <w:t>o</w:t>
            </w:r>
            <w:r>
              <w:rPr>
                <w:rFonts w:cs="Arial"/>
                <w:bCs/>
                <w:szCs w:val="16"/>
              </w:rPr>
              <w:t>m du</w:t>
            </w:r>
            <w:r w:rsidRPr="00A75B8C">
              <w:rPr>
                <w:rFonts w:cs="Arial"/>
                <w:bCs/>
                <w:szCs w:val="16"/>
              </w:rPr>
              <w:t xml:space="preserve"> projet</w:t>
            </w:r>
          </w:p>
        </w:tc>
        <w:tc>
          <w:tcPr>
            <w:tcW w:w="3638" w:type="dxa"/>
            <w:gridSpan w:val="3"/>
            <w:tcBorders>
              <w:top w:val="single" w:sz="4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A90B62" w:rsidRPr="00A75B8C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Direction</w:t>
            </w:r>
          </w:p>
        </w:tc>
      </w:tr>
      <w:tr w:rsidR="00A90B62" w:rsidRPr="00BB3602" w:rsidTr="008D5F65">
        <w:trPr>
          <w:trHeight w:val="300"/>
          <w:jc w:val="center"/>
        </w:trPr>
        <w:tc>
          <w:tcPr>
            <w:tcW w:w="2022" w:type="dxa"/>
            <w:gridSpan w:val="2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:rsidR="00340E3D" w:rsidRPr="00BB3602" w:rsidRDefault="00340E3D" w:rsidP="00340E3D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ascii="Times New Roman" w:hAnsi="Times New Roman"/>
                <w:bCs/>
                <w:sz w:val="18"/>
                <w:szCs w:val="18"/>
              </w:rPr>
            </w:pPr>
            <w:bookmarkStart w:id="0" w:name="NumP"/>
          </w:p>
          <w:bookmarkEnd w:id="0"/>
          <w:p w:rsidR="00A90B62" w:rsidRPr="00BB3602" w:rsidRDefault="005134BD" w:rsidP="00C85C08">
            <w:pPr>
              <w:pStyle w:val="Sous-titres"/>
              <w:tabs>
                <w:tab w:val="left" w:pos="366"/>
              </w:tabs>
              <w:spacing w:line="240" w:lineRule="auto"/>
              <w:ind w:left="115" w:right="317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Numproj"/>
                  <w:enabled/>
                  <w:calcOnExit/>
                  <w:statusText w:type="text" w:val="Texte d'aide"/>
                  <w:textInput/>
                </w:ffData>
              </w:fldChar>
            </w:r>
            <w:bookmarkStart w:id="1" w:name="Numproj"/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bookmarkStart w:id="2" w:name="_GoBack"/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bookmarkEnd w:id="2"/>
            <w:r>
              <w:rPr>
                <w:rFonts w:cs="Arial"/>
                <w:bCs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5142" w:type="dxa"/>
            <w:gridSpan w:val="4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340E3D" w:rsidRPr="00BB3602" w:rsidRDefault="00340E3D" w:rsidP="00340E3D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ascii="Times New Roman" w:hAnsi="Times New Roman"/>
                <w:bCs/>
                <w:sz w:val="18"/>
                <w:szCs w:val="18"/>
              </w:rPr>
            </w:pPr>
            <w:bookmarkStart w:id="3" w:name="Texte2"/>
          </w:p>
          <w:bookmarkEnd w:id="3"/>
          <w:p w:rsidR="00A90B62" w:rsidRPr="00BB3602" w:rsidRDefault="00EC4F4D" w:rsidP="00C85C08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status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638" w:type="dxa"/>
            <w:gridSpan w:val="3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340E3D" w:rsidRPr="00BB3602" w:rsidRDefault="00340E3D" w:rsidP="00340E3D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A90B62" w:rsidRPr="00BB3602" w:rsidRDefault="00EC4F4D" w:rsidP="00C85C08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status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  <w:tr w:rsidR="00A90B62" w:rsidRPr="006A5FD1" w:rsidTr="008D5F65">
        <w:trPr>
          <w:trHeight w:hRule="exact" w:val="240"/>
          <w:jc w:val="center"/>
        </w:trPr>
        <w:tc>
          <w:tcPr>
            <w:tcW w:w="3572" w:type="dxa"/>
            <w:gridSpan w:val="4"/>
            <w:tcBorders>
              <w:top w:val="single" w:sz="4" w:space="0" w:color="7F7F7F"/>
              <w:left w:val="single" w:sz="6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90B62" w:rsidRPr="00A75B8C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t>Localisation (Route, tronçon, section)</w:t>
            </w:r>
          </w:p>
        </w:tc>
        <w:tc>
          <w:tcPr>
            <w:tcW w:w="3592" w:type="dxa"/>
            <w:gridSpan w:val="2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90B62" w:rsidRPr="00A75B8C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Municipalité</w:t>
            </w:r>
          </w:p>
        </w:tc>
        <w:tc>
          <w:tcPr>
            <w:tcW w:w="1802" w:type="dxa"/>
            <w:gridSpan w:val="2"/>
            <w:tcBorders>
              <w:top w:val="single" w:sz="6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A90B62" w:rsidRPr="00A75B8C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t>MRC</w:t>
            </w:r>
          </w:p>
        </w:tc>
        <w:tc>
          <w:tcPr>
            <w:tcW w:w="1836" w:type="dxa"/>
            <w:tcBorders>
              <w:top w:val="single" w:sz="6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A90B62" w:rsidRPr="00A75B8C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t>CEP</w:t>
            </w:r>
          </w:p>
        </w:tc>
      </w:tr>
      <w:tr w:rsidR="00A90B62" w:rsidRPr="00BB3602" w:rsidTr="00C85C08">
        <w:trPr>
          <w:trHeight w:val="300"/>
          <w:jc w:val="center"/>
        </w:trPr>
        <w:tc>
          <w:tcPr>
            <w:tcW w:w="3572" w:type="dxa"/>
            <w:gridSpan w:val="4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90B62" w:rsidRPr="00BB3602" w:rsidRDefault="00EC4F4D" w:rsidP="00C85C08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status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592" w:type="dxa"/>
            <w:gridSpan w:val="2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90B62" w:rsidRPr="00BB3602" w:rsidRDefault="00EC4F4D" w:rsidP="00C85C08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02" w:type="dxa"/>
            <w:gridSpan w:val="2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A90B62" w:rsidRPr="00BB3602" w:rsidRDefault="00CC11CB" w:rsidP="00C85C08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36" w:type="dxa"/>
            <w:tcBorders>
              <w:left w:val="single" w:sz="4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A90B62" w:rsidRPr="00BB3602" w:rsidRDefault="00EC4F4D" w:rsidP="00C85C08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  <w:tr w:rsidR="00A90B62" w:rsidRPr="006A5FD1" w:rsidTr="008D5F65">
        <w:trPr>
          <w:trHeight w:hRule="exact" w:val="240"/>
          <w:jc w:val="center"/>
        </w:trPr>
        <w:tc>
          <w:tcPr>
            <w:tcW w:w="5384" w:type="dxa"/>
            <w:gridSpan w:val="5"/>
            <w:tcBorders>
              <w:top w:val="single" w:sz="4" w:space="0" w:color="7F7F7F"/>
              <w:left w:val="single" w:sz="6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90B62" w:rsidRPr="00A75B8C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t>Gérant de projet</w:t>
            </w:r>
          </w:p>
        </w:tc>
        <w:tc>
          <w:tcPr>
            <w:tcW w:w="3582" w:type="dxa"/>
            <w:gridSpan w:val="3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D9D9D9"/>
            <w:vAlign w:val="center"/>
          </w:tcPr>
          <w:p w:rsidR="00A90B62" w:rsidRPr="00A75B8C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Version de l</w:t>
            </w:r>
            <w:r w:rsidR="004D028A">
              <w:rPr>
                <w:rFonts w:cs="Arial"/>
                <w:bCs/>
                <w:szCs w:val="16"/>
              </w:rPr>
              <w:t>’énoncé</w:t>
            </w:r>
          </w:p>
        </w:tc>
        <w:tc>
          <w:tcPr>
            <w:tcW w:w="1836" w:type="dxa"/>
            <w:tcBorders>
              <w:top w:val="single" w:sz="6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</w:tcPr>
          <w:p w:rsidR="00A90B62" w:rsidRPr="00AA71B3" w:rsidRDefault="00A90B62" w:rsidP="00F22FA2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 w:val="14"/>
                <w:szCs w:val="14"/>
              </w:rPr>
            </w:pPr>
            <w:r w:rsidRPr="00C32514">
              <w:rPr>
                <w:rFonts w:cs="Arial"/>
                <w:bCs/>
                <w:szCs w:val="16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</w:tr>
      <w:tr w:rsidR="00A90B62" w:rsidRPr="00BB3602" w:rsidTr="00C85C08">
        <w:trPr>
          <w:trHeight w:hRule="exact" w:val="300"/>
          <w:jc w:val="center"/>
        </w:trPr>
        <w:tc>
          <w:tcPr>
            <w:tcW w:w="5384" w:type="dxa"/>
            <w:gridSpan w:val="5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90B62" w:rsidRPr="00BB3602" w:rsidRDefault="00EC4F4D" w:rsidP="00C85C08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582" w:type="dxa"/>
            <w:gridSpan w:val="3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A90B62" w:rsidRPr="00BB3602" w:rsidRDefault="00EC4F4D" w:rsidP="00C85C08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/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36" w:type="dxa"/>
            <w:tcBorders>
              <w:left w:val="single" w:sz="4" w:space="0" w:color="7F7F7F"/>
              <w:bottom w:val="single" w:sz="4" w:space="0" w:color="7F7F7F"/>
              <w:right w:val="single" w:sz="6" w:space="0" w:color="7F7F7F"/>
            </w:tcBorders>
            <w:vAlign w:val="center"/>
          </w:tcPr>
          <w:p w:rsidR="00A90B62" w:rsidRPr="00BB3602" w:rsidRDefault="00EC4F4D" w:rsidP="00C85C08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>
                    <w:type w:val="date"/>
                    <w:format w:val="yyyy-MM-dd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  <w:tr w:rsidR="00A90B62" w:rsidTr="008D5F65">
        <w:trPr>
          <w:trHeight w:hRule="exact" w:val="400"/>
          <w:jc w:val="center"/>
        </w:trPr>
        <w:tc>
          <w:tcPr>
            <w:tcW w:w="10802" w:type="dxa"/>
            <w:gridSpan w:val="9"/>
            <w:vAlign w:val="center"/>
          </w:tcPr>
          <w:p w:rsidR="00A90B62" w:rsidRDefault="00A90B62" w:rsidP="00F22FA2">
            <w:pPr>
              <w:pStyle w:val="Sous-titres"/>
              <w:tabs>
                <w:tab w:val="clear" w:pos="8504"/>
              </w:tabs>
              <w:rPr>
                <w:rFonts w:cs="Arial"/>
                <w:b/>
                <w:bCs/>
                <w:caps/>
              </w:rPr>
            </w:pPr>
          </w:p>
        </w:tc>
      </w:tr>
      <w:tr w:rsidR="008F41F2" w:rsidRPr="001F088A" w:rsidTr="005134BD">
        <w:tblPrEx>
          <w:tblLook w:val="0020" w:firstRow="1" w:lastRow="0" w:firstColumn="0" w:lastColumn="0" w:noHBand="0" w:noVBand="0"/>
        </w:tblPrEx>
        <w:trPr>
          <w:trHeight w:val="835"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8F41F2" w:rsidRPr="001F088A" w:rsidRDefault="008F41F2" w:rsidP="004721C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 w:rsidRPr="008004AB">
              <w:rPr>
                <w:rFonts w:cs="Arial"/>
                <w:b/>
                <w:bCs/>
                <w:sz w:val="18"/>
              </w:rPr>
              <w:t>1</w:t>
            </w:r>
          </w:p>
        </w:tc>
        <w:tc>
          <w:tcPr>
            <w:tcW w:w="7857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8F41F2" w:rsidRPr="007908CB" w:rsidRDefault="008F41F2" w:rsidP="004721C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Références</w:t>
            </w:r>
          </w:p>
        </w:tc>
        <w:tc>
          <w:tcPr>
            <w:tcW w:w="2588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BB770A" w:rsidRPr="00BB770A" w:rsidRDefault="00340E3D" w:rsidP="00BB770A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8F41F2" w:rsidRPr="005C3E13" w:rsidRDefault="00340E3D" w:rsidP="00D4480A">
            <w:pPr>
              <w:pStyle w:val="reportNumPro"/>
            </w:pPr>
            <w:r>
              <w:fldChar w:fldCharType="end"/>
            </w:r>
            <w:r w:rsidR="00D4480A">
              <w:fldChar w:fldCharType="begin"/>
            </w:r>
            <w:r w:rsidR="00D4480A">
              <w:instrText xml:space="preserve"> REF Numproj \h </w:instrText>
            </w:r>
            <w:r w:rsidR="00D4480A">
              <w:fldChar w:fldCharType="separate"/>
            </w:r>
            <w:r w:rsidR="00BB770A">
              <w:rPr>
                <w:rFonts w:cs="Arial"/>
                <w:bCs w:val="0"/>
                <w:sz w:val="18"/>
                <w:szCs w:val="18"/>
              </w:rPr>
              <w:t xml:space="preserve">     </w:t>
            </w:r>
            <w:r w:rsidR="00D4480A">
              <w:fldChar w:fldCharType="end"/>
            </w:r>
          </w:p>
        </w:tc>
      </w:tr>
      <w:tr w:rsidR="005134BD" w:rsidRPr="006A5FD1" w:rsidTr="005134BD">
        <w:trPr>
          <w:trHeight w:hRule="exact" w:val="240"/>
          <w:tblHeader/>
          <w:jc w:val="center"/>
        </w:trPr>
        <w:tc>
          <w:tcPr>
            <w:tcW w:w="3572" w:type="dxa"/>
            <w:gridSpan w:val="4"/>
            <w:tcBorders>
              <w:top w:val="single" w:sz="6" w:space="0" w:color="7F7F7F"/>
              <w:left w:val="single" w:sz="6" w:space="0" w:color="7F7F7F"/>
              <w:right w:val="single" w:sz="2" w:space="0" w:color="7F7F7F"/>
            </w:tcBorders>
            <w:shd w:val="clear" w:color="auto" w:fill="D9D9D9"/>
            <w:vAlign w:val="center"/>
          </w:tcPr>
          <w:p w:rsidR="005134BD" w:rsidRPr="00A75B8C" w:rsidRDefault="005134BD" w:rsidP="005134BD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7908CB">
              <w:rPr>
                <w:rFonts w:cs="Arial"/>
                <w:szCs w:val="16"/>
              </w:rPr>
              <w:t>Numéro de version de la Charte de projet</w:t>
            </w:r>
          </w:p>
        </w:tc>
        <w:tc>
          <w:tcPr>
            <w:tcW w:w="1812" w:type="dxa"/>
            <w:tcBorders>
              <w:top w:val="single" w:sz="6" w:space="0" w:color="7F7F7F"/>
              <w:left w:val="single" w:sz="2" w:space="0" w:color="7F7F7F"/>
              <w:right w:val="single" w:sz="2" w:space="0" w:color="7F7F7F"/>
            </w:tcBorders>
            <w:shd w:val="clear" w:color="auto" w:fill="D9D9D9"/>
            <w:vAlign w:val="center"/>
          </w:tcPr>
          <w:p w:rsidR="005134BD" w:rsidRPr="00A75B8C" w:rsidRDefault="005134BD" w:rsidP="005134BD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7908CB">
              <w:rPr>
                <w:rFonts w:cs="Arial"/>
                <w:szCs w:val="16"/>
              </w:rPr>
              <w:t>Date</w:t>
            </w:r>
            <w:r>
              <w:rPr>
                <w:rFonts w:cs="Arial"/>
                <w:szCs w:val="16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5418" w:type="dxa"/>
            <w:gridSpan w:val="4"/>
            <w:tcBorders>
              <w:top w:val="single" w:sz="6" w:space="0" w:color="7F7F7F"/>
              <w:left w:val="single" w:sz="2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5134BD" w:rsidRPr="00A75B8C" w:rsidRDefault="005134BD" w:rsidP="005134BD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7908CB">
              <w:rPr>
                <w:rFonts w:cs="Arial"/>
                <w:szCs w:val="16"/>
              </w:rPr>
              <w:t>Date</w:t>
            </w:r>
            <w:r>
              <w:rPr>
                <w:rFonts w:cs="Arial"/>
                <w:szCs w:val="16"/>
              </w:rPr>
              <w:t xml:space="preserve"> de la version 1 de l’énoncé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</w:tr>
      <w:tr w:rsidR="005134BD" w:rsidRPr="001F088A" w:rsidTr="005134BD">
        <w:trPr>
          <w:trHeight w:hRule="exact" w:val="300"/>
          <w:tblHeader/>
          <w:jc w:val="center"/>
        </w:trPr>
        <w:tc>
          <w:tcPr>
            <w:tcW w:w="3572" w:type="dxa"/>
            <w:gridSpan w:val="4"/>
            <w:tcBorders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FFFFFF"/>
            <w:vAlign w:val="center"/>
          </w:tcPr>
          <w:p w:rsidR="005134BD" w:rsidRPr="00BB3602" w:rsidRDefault="005134BD" w:rsidP="005134BD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Texte2"/>
                  <w:enabled/>
                  <w:calcOnExit/>
                  <w:textInput>
                    <w:maxLength w:val="40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12" w:type="dxa"/>
            <w:tcBorders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</w:tcPr>
          <w:p w:rsidR="005134BD" w:rsidRPr="00BB3602" w:rsidRDefault="005134BD" w:rsidP="005134BD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418" w:type="dxa"/>
            <w:gridSpan w:val="4"/>
            <w:tcBorders>
              <w:left w:val="single" w:sz="4" w:space="0" w:color="7F7F7F"/>
              <w:bottom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5134BD" w:rsidRPr="00BB3602" w:rsidRDefault="005134BD" w:rsidP="005134BD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115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  <w:tr w:rsidR="005134BD" w:rsidRPr="006A5FD1" w:rsidTr="004B022D">
        <w:trPr>
          <w:trHeight w:hRule="exact" w:val="240"/>
          <w:tblHeader/>
          <w:jc w:val="center"/>
        </w:trPr>
        <w:tc>
          <w:tcPr>
            <w:tcW w:w="10802" w:type="dxa"/>
            <w:gridSpan w:val="9"/>
            <w:tcBorders>
              <w:left w:val="single" w:sz="6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5134BD" w:rsidRPr="00A75B8C" w:rsidRDefault="005134BD" w:rsidP="005134BD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PC complété</w:t>
            </w:r>
          </w:p>
        </w:tc>
      </w:tr>
      <w:tr w:rsidR="005134BD" w:rsidRPr="001F088A" w:rsidTr="004B022D">
        <w:trPr>
          <w:trHeight w:hRule="exact" w:val="400"/>
          <w:tblHeader/>
          <w:jc w:val="center"/>
        </w:trPr>
        <w:tc>
          <w:tcPr>
            <w:tcW w:w="10802" w:type="dxa"/>
            <w:gridSpan w:val="9"/>
            <w:tcBorders>
              <w:left w:val="single" w:sz="6" w:space="0" w:color="7F7F7F"/>
              <w:bottom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5134BD" w:rsidRPr="00E3145C" w:rsidRDefault="000C16E9" w:rsidP="005134BD">
            <w:pPr>
              <w:pStyle w:val="Sous-titres"/>
              <w:keepNext/>
              <w:tabs>
                <w:tab w:val="clear" w:pos="8504"/>
                <w:tab w:val="left" w:pos="1000"/>
                <w:tab w:val="left" w:pos="2000"/>
                <w:tab w:val="left" w:pos="3000"/>
                <w:tab w:val="left" w:pos="4000"/>
                <w:tab w:val="left" w:pos="5000"/>
                <w:tab w:val="left" w:pos="6000"/>
                <w:tab w:val="left" w:pos="7000"/>
              </w:tabs>
              <w:spacing w:line="280" w:lineRule="exact"/>
              <w:ind w:left="12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4" w:name="CaseACocher15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4"/>
            <w:r w:rsidR="005134BD">
              <w:rPr>
                <w:rFonts w:ascii="Arial Narrow" w:hAnsi="Arial Narrow" w:cs="Arial"/>
              </w:rPr>
              <w:t xml:space="preserve">  PC0</w:t>
            </w:r>
            <w:r w:rsidR="005134BD">
              <w:rPr>
                <w:rFonts w:ascii="Arial Narrow" w:hAnsi="Arial Narrow" w:cs="Arial"/>
              </w:rPr>
              <w:tab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5" w:name="CaseACocher16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5"/>
            <w:r w:rsidR="005134BD">
              <w:rPr>
                <w:rFonts w:ascii="Arial Narrow" w:hAnsi="Arial Narrow" w:cs="Arial"/>
              </w:rPr>
              <w:t xml:space="preserve">  PC1</w:t>
            </w:r>
            <w:r w:rsidR="005134BD">
              <w:rPr>
                <w:rFonts w:ascii="Arial Narrow" w:hAnsi="Arial Narrow" w:cs="Arial"/>
              </w:rPr>
              <w:tab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7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" w:name="CaseACocher17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6"/>
            <w:r w:rsidR="005134BD">
              <w:rPr>
                <w:rFonts w:ascii="Arial Narrow" w:hAnsi="Arial Narrow" w:cs="Arial"/>
              </w:rPr>
              <w:t xml:space="preserve">  PC2</w:t>
            </w:r>
            <w:r w:rsidR="005134BD">
              <w:rPr>
                <w:rFonts w:ascii="Arial Narrow" w:hAnsi="Arial Narrow" w:cs="Arial"/>
              </w:rPr>
              <w:tab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8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7" w:name="CaseACocher18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7"/>
            <w:r w:rsidR="005134BD">
              <w:rPr>
                <w:rFonts w:ascii="Arial Narrow" w:hAnsi="Arial Narrow" w:cs="Arial"/>
              </w:rPr>
              <w:t xml:space="preserve">  PC3</w:t>
            </w:r>
            <w:r w:rsidR="005134BD">
              <w:rPr>
                <w:rFonts w:ascii="Arial Narrow" w:hAnsi="Arial Narrow" w:cs="Arial"/>
              </w:rPr>
              <w:tab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9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8" w:name="CaseACocher19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8"/>
            <w:r w:rsidR="005134BD">
              <w:rPr>
                <w:rFonts w:ascii="Arial Narrow" w:hAnsi="Arial Narrow" w:cs="Arial"/>
              </w:rPr>
              <w:t xml:space="preserve">  PC4</w:t>
            </w:r>
            <w:r w:rsidR="005134BD">
              <w:rPr>
                <w:rFonts w:ascii="Arial Narrow" w:hAnsi="Arial Narrow" w:cs="Arial"/>
              </w:rPr>
              <w:tab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2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9" w:name="CaseACocher20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9"/>
            <w:r w:rsidR="005134BD">
              <w:rPr>
                <w:rFonts w:ascii="Arial Narrow" w:hAnsi="Arial Narrow" w:cs="Arial"/>
              </w:rPr>
              <w:t xml:space="preserve">  PC5</w:t>
            </w:r>
            <w:r w:rsidR="005134BD">
              <w:rPr>
                <w:rFonts w:ascii="Arial Narrow" w:hAnsi="Arial Narrow" w:cs="Arial"/>
              </w:rPr>
              <w:tab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="005134BD">
              <w:rPr>
                <w:rFonts w:ascii="Arial Narrow" w:hAnsi="Arial Narrow" w:cs="Arial"/>
              </w:rPr>
              <w:t xml:space="preserve">  PC6</w:t>
            </w:r>
            <w:r w:rsidR="005134BD">
              <w:rPr>
                <w:rFonts w:ascii="Arial Narrow" w:hAnsi="Arial Narrow" w:cs="Arial"/>
              </w:rPr>
              <w:tab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2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0" w:name="CaseACocher22"/>
            <w:r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0"/>
            <w:r w:rsidR="005134BD">
              <w:rPr>
                <w:rFonts w:ascii="Arial Narrow" w:hAnsi="Arial Narrow" w:cs="Arial"/>
              </w:rPr>
              <w:t xml:space="preserve">  PC7</w:t>
            </w:r>
          </w:p>
        </w:tc>
      </w:tr>
      <w:tr w:rsidR="005134BD" w:rsidRPr="006A5FD1" w:rsidTr="008D5F65">
        <w:trPr>
          <w:trHeight w:hRule="exact" w:val="240"/>
          <w:tblHeader/>
          <w:jc w:val="center"/>
        </w:trPr>
        <w:tc>
          <w:tcPr>
            <w:tcW w:w="10802" w:type="dxa"/>
            <w:gridSpan w:val="9"/>
            <w:tcBorders>
              <w:left w:val="single" w:sz="6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5134BD" w:rsidRPr="00A75B8C" w:rsidRDefault="005134BD" w:rsidP="005134BD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Commentaires</w:t>
            </w:r>
            <w:r w:rsidRPr="00AA7E49">
              <w:rPr>
                <w:rFonts w:cs="Arial"/>
                <w:bCs/>
                <w:sz w:val="14"/>
                <w:szCs w:val="14"/>
              </w:rPr>
              <w:t xml:space="preserve"> (Exemples : PC2 sauté, car […] ; PC3 repris une seconde fois, … ; ce projet fait partie du projet maître…)</w:t>
            </w:r>
          </w:p>
        </w:tc>
      </w:tr>
    </w:tbl>
    <w:p w:rsidR="00D20FE2" w:rsidRDefault="00D20FE2" w:rsidP="008D5F65">
      <w:pPr>
        <w:pStyle w:val="Sous-titres"/>
        <w:keepNext/>
        <w:tabs>
          <w:tab w:val="clear" w:pos="8504"/>
          <w:tab w:val="left" w:pos="1320"/>
          <w:tab w:val="left" w:pos="2520"/>
          <w:tab w:val="left" w:pos="3720"/>
          <w:tab w:val="left" w:pos="4680"/>
          <w:tab w:val="left" w:pos="5640"/>
          <w:tab w:val="left" w:pos="6720"/>
          <w:tab w:val="left" w:pos="7680"/>
        </w:tabs>
        <w:spacing w:line="240" w:lineRule="auto"/>
        <w:ind w:right="120"/>
        <w:rPr>
          <w:rFonts w:ascii="Times New Roman" w:hAnsi="Times New Roman"/>
          <w:sz w:val="20"/>
        </w:rPr>
        <w:sectPr w:rsidR="00D20FE2" w:rsidSect="00C85C08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type w:val="continuous"/>
          <w:pgSz w:w="12240" w:h="20160" w:code="5"/>
          <w:pgMar w:top="720" w:right="720" w:bottom="720" w:left="720" w:header="0" w:footer="216" w:gutter="0"/>
          <w:cols w:space="708"/>
          <w:titlePg/>
          <w:docGrid w:linePitch="360"/>
        </w:sectPr>
      </w:pPr>
    </w:p>
    <w:tbl>
      <w:tblPr>
        <w:tblW w:w="10802" w:type="dxa"/>
        <w:jc w:val="center"/>
        <w:tblBorders>
          <w:left w:val="single" w:sz="6" w:space="0" w:color="7F7F7F"/>
          <w:bottom w:val="single" w:sz="6" w:space="0" w:color="7F7F7F"/>
          <w:right w:val="single" w:sz="6" w:space="0" w:color="7F7F7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2"/>
      </w:tblGrid>
      <w:tr w:rsidR="008F41F2" w:rsidRPr="001F088A" w:rsidTr="004B022D">
        <w:trPr>
          <w:trHeight w:val="760"/>
          <w:tblHeader/>
          <w:jc w:val="center"/>
        </w:trPr>
        <w:tc>
          <w:tcPr>
            <w:tcW w:w="10802" w:type="dxa"/>
            <w:shd w:val="clear" w:color="auto" w:fill="auto"/>
          </w:tcPr>
          <w:p w:rsidR="008D5F65" w:rsidRPr="00E3145C" w:rsidRDefault="008D5F65" w:rsidP="000C16E9">
            <w:pPr>
              <w:pStyle w:val="Sous-titres"/>
              <w:keepNext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before="40" w:line="240" w:lineRule="auto"/>
              <w:ind w:left="115" w:right="115"/>
              <w:rPr>
                <w:rFonts w:ascii="Arial Narrow" w:hAnsi="Arial Narrow" w:cs="Arial"/>
                <w:sz w:val="22"/>
                <w:szCs w:val="22"/>
              </w:rPr>
            </w:pPr>
            <w:r w:rsidRPr="00BB3602">
              <w:rPr>
                <w:rFonts w:cs="Arial"/>
                <w:sz w:val="18"/>
                <w:szCs w:val="18"/>
              </w:rPr>
              <w:lastRenderedPageBreak/>
              <w:fldChar w:fldCharType="begin">
                <w:ffData>
                  <w:name w:val=""/>
                  <w:enabled/>
                  <w:calcOnExit/>
                  <w:helpText w:type="text" w:val="blabla"/>
                  <w:textInput>
                    <w:maxLength w:val="1000"/>
                  </w:textInput>
                </w:ffData>
              </w:fldChar>
            </w:r>
            <w:r w:rsidRPr="00BB3602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sz w:val="18"/>
                <w:szCs w:val="18"/>
              </w:rPr>
            </w:r>
            <w:r w:rsidRPr="00BB3602">
              <w:rPr>
                <w:rFonts w:cs="Arial"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:rsidR="00904761" w:rsidRDefault="00904761" w:rsidP="0094476E">
      <w:pPr>
        <w:pStyle w:val="Sous-titres"/>
        <w:tabs>
          <w:tab w:val="left" w:pos="1320"/>
          <w:tab w:val="left" w:pos="2520"/>
          <w:tab w:val="left" w:pos="3720"/>
        </w:tabs>
        <w:spacing w:line="280" w:lineRule="exact"/>
        <w:ind w:left="120"/>
        <w:rPr>
          <w:rFonts w:ascii="Arial Narrow" w:hAnsi="Arial Narrow" w:cs="Arial"/>
          <w:sz w:val="22"/>
          <w:szCs w:val="22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3215"/>
        <w:gridCol w:w="4642"/>
        <w:gridCol w:w="2588"/>
      </w:tblGrid>
      <w:tr w:rsidR="008F41F2" w:rsidRPr="001F088A" w:rsidTr="00904761">
        <w:trPr>
          <w:trHeight w:hRule="exact" w:val="120"/>
          <w:tblHeader/>
          <w:jc w:val="center"/>
        </w:trPr>
        <w:tc>
          <w:tcPr>
            <w:tcW w:w="10802" w:type="dxa"/>
            <w:gridSpan w:val="4"/>
            <w:tcBorders>
              <w:bottom w:val="single" w:sz="4" w:space="0" w:color="7F7F7F"/>
            </w:tcBorders>
            <w:shd w:val="clear" w:color="auto" w:fill="FFFFFF"/>
            <w:vAlign w:val="center"/>
          </w:tcPr>
          <w:p w:rsidR="008F41F2" w:rsidRDefault="008F41F2" w:rsidP="0094476E">
            <w:pPr>
              <w:pStyle w:val="Sous-titres"/>
              <w:tabs>
                <w:tab w:val="left" w:pos="1320"/>
                <w:tab w:val="left" w:pos="2520"/>
                <w:tab w:val="left" w:pos="3720"/>
              </w:tabs>
              <w:spacing w:line="280" w:lineRule="exact"/>
              <w:ind w:left="120"/>
              <w:rPr>
                <w:rFonts w:ascii="Arial Narrow" w:hAnsi="Arial Narrow" w:cs="Arial"/>
                <w:sz w:val="22"/>
                <w:szCs w:val="22"/>
              </w:rPr>
            </w:pPr>
          </w:p>
          <w:p w:rsidR="000C16E9" w:rsidRPr="0094476E" w:rsidRDefault="000C16E9" w:rsidP="0094476E">
            <w:pPr>
              <w:pStyle w:val="Sous-titres"/>
              <w:tabs>
                <w:tab w:val="left" w:pos="1320"/>
                <w:tab w:val="left" w:pos="2520"/>
                <w:tab w:val="left" w:pos="3720"/>
              </w:tabs>
              <w:spacing w:line="280" w:lineRule="exact"/>
              <w:ind w:left="12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40E3D" w:rsidRPr="001F088A" w:rsidTr="00EC4F4D">
        <w:tblPrEx>
          <w:tblLook w:val="0020" w:firstRow="1" w:lastRow="0" w:firstColumn="0" w:lastColumn="0" w:noHBand="0" w:noVBand="0"/>
        </w:tblPrEx>
        <w:trPr>
          <w:trHeight w:val="835"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340E3D" w:rsidRPr="001F088A" w:rsidRDefault="00340E3D" w:rsidP="004721C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2</w:t>
            </w:r>
          </w:p>
        </w:tc>
        <w:tc>
          <w:tcPr>
            <w:tcW w:w="785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340E3D" w:rsidRDefault="00340E3D" w:rsidP="004721C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Orientation stratégique</w:t>
            </w:r>
          </w:p>
          <w:p w:rsidR="00340E3D" w:rsidRPr="00F40D53" w:rsidRDefault="00F40D53" w:rsidP="004721C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Cs w:val="16"/>
              </w:rPr>
            </w:pPr>
            <w:r w:rsidRPr="00F40D53">
              <w:rPr>
                <w:rFonts w:cs="Arial"/>
                <w:szCs w:val="16"/>
              </w:rPr>
              <w:t>Identifier l’axe d’intervention et l’objectif du projet selon les orientations du Plan stratégique du Ministère.</w:t>
            </w:r>
          </w:p>
        </w:tc>
        <w:tc>
          <w:tcPr>
            <w:tcW w:w="258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BB770A" w:rsidRPr="00BB770A" w:rsidRDefault="00340E3D" w:rsidP="00BB770A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340E3D" w:rsidRPr="005C3E13" w:rsidRDefault="00340E3D" w:rsidP="00D4480A">
            <w:pPr>
              <w:pStyle w:val="reportNumPro"/>
            </w:pPr>
            <w:r>
              <w:fldChar w:fldCharType="end"/>
            </w:r>
            <w:r w:rsidR="00D4480A">
              <w:fldChar w:fldCharType="begin"/>
            </w:r>
            <w:r w:rsidR="00D4480A">
              <w:instrText xml:space="preserve"> REF Numproj \h </w:instrText>
            </w:r>
            <w:r w:rsidR="00D4480A">
              <w:fldChar w:fldCharType="separate"/>
            </w:r>
            <w:r w:rsidR="00BB770A">
              <w:rPr>
                <w:rFonts w:cs="Arial"/>
                <w:bCs w:val="0"/>
                <w:sz w:val="18"/>
                <w:szCs w:val="18"/>
              </w:rPr>
              <w:t xml:space="preserve">     </w:t>
            </w:r>
            <w:r w:rsidR="00D4480A">
              <w:fldChar w:fldCharType="end"/>
            </w:r>
          </w:p>
        </w:tc>
      </w:tr>
      <w:tr w:rsidR="00340E3D" w:rsidRPr="006A5FD1" w:rsidTr="004636C2">
        <w:trPr>
          <w:trHeight w:val="264"/>
          <w:tblHeader/>
          <w:jc w:val="center"/>
        </w:trPr>
        <w:tc>
          <w:tcPr>
            <w:tcW w:w="3572" w:type="dxa"/>
            <w:gridSpan w:val="2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340E3D" w:rsidRPr="00A75B8C" w:rsidRDefault="00340E3D" w:rsidP="004721C8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szCs w:val="16"/>
              </w:rPr>
              <w:t>Axes d’intervention</w:t>
            </w:r>
          </w:p>
        </w:tc>
        <w:tc>
          <w:tcPr>
            <w:tcW w:w="7230" w:type="dxa"/>
            <w:gridSpan w:val="2"/>
            <w:tcBorders>
              <w:top w:val="single" w:sz="6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340E3D" w:rsidRPr="00A75B8C" w:rsidRDefault="00340E3D" w:rsidP="004721C8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>
              <w:rPr>
                <w:rFonts w:cs="Arial"/>
                <w:szCs w:val="16"/>
              </w:rPr>
              <w:t>Objectifs</w:t>
            </w:r>
          </w:p>
        </w:tc>
      </w:tr>
      <w:tr w:rsidR="00340E3D" w:rsidTr="00904761">
        <w:tblPrEx>
          <w:tblLook w:val="0020" w:firstRow="1" w:lastRow="0" w:firstColumn="0" w:lastColumn="0" w:noHBand="0" w:noVBand="0"/>
        </w:tblPrEx>
        <w:trPr>
          <w:trHeight w:val="2002"/>
          <w:jc w:val="center"/>
        </w:trPr>
        <w:tc>
          <w:tcPr>
            <w:tcW w:w="3572" w:type="dxa"/>
            <w:gridSpan w:val="2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40E3D" w:rsidRPr="00366894" w:rsidRDefault="00340E3D" w:rsidP="004721C8">
            <w:pPr>
              <w:keepNext/>
              <w:tabs>
                <w:tab w:val="left" w:pos="600"/>
              </w:tabs>
              <w:spacing w:before="120"/>
              <w:ind w:left="120"/>
              <w:rPr>
                <w:rFonts w:ascii="Arial Narrow" w:hAnsi="Arial Narrow" w:cs="Arial"/>
                <w:sz w:val="16"/>
                <w:szCs w:val="16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 xml:space="preserve">Conservation chaussée et autres éléments </w:t>
            </w:r>
          </w:p>
          <w:p w:rsidR="00340E3D" w:rsidRPr="00366894" w:rsidRDefault="00340E3D" w:rsidP="004721C8">
            <w:pPr>
              <w:keepNext/>
              <w:tabs>
                <w:tab w:val="left" w:pos="600"/>
              </w:tabs>
              <w:spacing w:before="60"/>
              <w:ind w:left="120"/>
              <w:rPr>
                <w:rFonts w:ascii="Arial Narrow" w:hAnsi="Arial Narrow" w:cs="Arial"/>
                <w:sz w:val="16"/>
                <w:szCs w:val="16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1" w:name="CaseACocher2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1"/>
            <w:r w:rsidRPr="0036689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 xml:space="preserve">Conservation structure </w:t>
            </w:r>
          </w:p>
          <w:p w:rsidR="00340E3D" w:rsidRPr="00366894" w:rsidRDefault="00340E3D" w:rsidP="004721C8">
            <w:pPr>
              <w:keepNext/>
              <w:tabs>
                <w:tab w:val="left" w:pos="600"/>
              </w:tabs>
              <w:spacing w:before="60"/>
              <w:ind w:left="120"/>
              <w:rPr>
                <w:rFonts w:ascii="Arial Narrow" w:hAnsi="Arial Narrow" w:cs="Arial"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CaseACocher3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2"/>
            <w:r w:rsidRPr="00366894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 xml:space="preserve">Amélioration réseau routier </w:t>
            </w:r>
          </w:p>
          <w:p w:rsidR="00340E3D" w:rsidRPr="00366894" w:rsidRDefault="00340E3D" w:rsidP="004721C8">
            <w:pPr>
              <w:keepNext/>
              <w:tabs>
                <w:tab w:val="left" w:pos="600"/>
              </w:tabs>
              <w:spacing w:before="60"/>
              <w:ind w:left="120"/>
              <w:rPr>
                <w:rFonts w:ascii="Arial Narrow" w:hAnsi="Arial Narrow" w:cs="Arial"/>
                <w:sz w:val="16"/>
                <w:szCs w:val="16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3" w:name="CaseACocher4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3"/>
            <w:r w:rsidRPr="0036689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Développement réseau routier</w:t>
            </w:r>
          </w:p>
          <w:p w:rsidR="00340E3D" w:rsidRPr="00366894" w:rsidRDefault="00340E3D" w:rsidP="004721C8">
            <w:pPr>
              <w:keepNext/>
              <w:tabs>
                <w:tab w:val="left" w:pos="600"/>
              </w:tabs>
              <w:spacing w:before="60"/>
              <w:ind w:left="120"/>
              <w:rPr>
                <w:rFonts w:ascii="Arial Narrow" w:hAnsi="Arial Narrow" w:cs="Arial"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4" w:name="CaseACocher5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4"/>
            <w:r w:rsidRPr="0036689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Structure – réseau municipal</w:t>
            </w:r>
          </w:p>
          <w:p w:rsidR="00340E3D" w:rsidRPr="00366894" w:rsidRDefault="00340E3D" w:rsidP="004721C8">
            <w:pPr>
              <w:pStyle w:val="Sous-titres"/>
              <w:keepNext/>
              <w:tabs>
                <w:tab w:val="clear" w:pos="8504"/>
                <w:tab w:val="left" w:pos="600"/>
              </w:tabs>
              <w:spacing w:before="60" w:line="240" w:lineRule="auto"/>
              <w:ind w:left="120"/>
              <w:rPr>
                <w:rFonts w:ascii="Times New Roman" w:hAnsi="Times New Roman"/>
                <w:bCs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Pr="00366894">
              <w:rPr>
                <w:rFonts w:ascii="Arial Narrow" w:hAnsi="Arial Narrow" w:cs="Arial"/>
                <w:szCs w:val="16"/>
              </w:rPr>
              <w:tab/>
              <w:t>Sans objet</w:t>
            </w:r>
          </w:p>
        </w:tc>
        <w:bookmarkStart w:id="15" w:name="CaseACocher7"/>
        <w:bookmarkStart w:id="16" w:name="RANGE!E15"/>
        <w:tc>
          <w:tcPr>
            <w:tcW w:w="7230" w:type="dxa"/>
            <w:gridSpan w:val="2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40E3D" w:rsidRPr="00366894" w:rsidRDefault="00340E3D" w:rsidP="004721C8">
            <w:pPr>
              <w:keepNext/>
              <w:tabs>
                <w:tab w:val="left" w:pos="516"/>
              </w:tabs>
              <w:spacing w:before="120"/>
              <w:ind w:left="120"/>
              <w:rPr>
                <w:rFonts w:ascii="Arial Narrow" w:hAnsi="Arial Narrow" w:cs="Arial"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5"/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Renforcement des ponts de capacité limitée</w:t>
            </w:r>
          </w:p>
          <w:bookmarkStart w:id="17" w:name="RANGE!E16"/>
          <w:bookmarkEnd w:id="16"/>
          <w:p w:rsidR="00340E3D" w:rsidRPr="00366894" w:rsidRDefault="00340E3D" w:rsidP="004721C8">
            <w:pPr>
              <w:keepNext/>
              <w:tabs>
                <w:tab w:val="left" w:pos="516"/>
              </w:tabs>
              <w:spacing w:before="60"/>
              <w:ind w:left="120"/>
              <w:rPr>
                <w:rFonts w:ascii="Arial Narrow" w:hAnsi="Arial Narrow" w:cs="Arial"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8" w:name="CaseACocher8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18"/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Amélioration du bilan en sécurité routière</w:t>
            </w:r>
          </w:p>
          <w:bookmarkStart w:id="19" w:name="RANGE!E17"/>
          <w:bookmarkEnd w:id="17"/>
          <w:p w:rsidR="00340E3D" w:rsidRPr="00366894" w:rsidRDefault="00340E3D" w:rsidP="004721C8">
            <w:pPr>
              <w:keepNext/>
              <w:tabs>
                <w:tab w:val="left" w:pos="516"/>
              </w:tabs>
              <w:spacing w:before="60"/>
              <w:ind w:left="120"/>
              <w:rPr>
                <w:rFonts w:ascii="Arial Narrow" w:hAnsi="Arial Narrow" w:cs="Arial"/>
                <w:sz w:val="16"/>
                <w:szCs w:val="16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0" w:name="CaseACocher9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20"/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Amélioration fonctionnalité par correction géométrique</w:t>
            </w:r>
          </w:p>
          <w:bookmarkStart w:id="21" w:name="RANGE!E18"/>
          <w:bookmarkEnd w:id="19"/>
          <w:p w:rsidR="00340E3D" w:rsidRPr="00366894" w:rsidRDefault="00340E3D" w:rsidP="004721C8">
            <w:pPr>
              <w:keepNext/>
              <w:tabs>
                <w:tab w:val="left" w:pos="516"/>
              </w:tabs>
              <w:spacing w:before="60"/>
              <w:ind w:left="120"/>
              <w:rPr>
                <w:rFonts w:ascii="Arial Narrow" w:hAnsi="Arial Narrow" w:cs="Arial"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2" w:name="CaseACocher10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22"/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Diminution de la congestion</w:t>
            </w:r>
          </w:p>
          <w:bookmarkStart w:id="23" w:name="RANGE!E19"/>
          <w:bookmarkEnd w:id="21"/>
          <w:p w:rsidR="00340E3D" w:rsidRDefault="00340E3D" w:rsidP="004721C8">
            <w:pPr>
              <w:keepNext/>
              <w:tabs>
                <w:tab w:val="left" w:pos="516"/>
              </w:tabs>
              <w:spacing w:before="60"/>
              <w:ind w:left="120"/>
              <w:rPr>
                <w:rFonts w:ascii="Arial Narrow" w:hAnsi="Arial Narrow" w:cs="Arial"/>
                <w:sz w:val="16"/>
                <w:szCs w:val="16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4" w:name="CaseACocher11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24"/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Amélioration de la desserte des régions</w:t>
            </w:r>
          </w:p>
          <w:bookmarkStart w:id="25" w:name="RANGE!E20"/>
          <w:bookmarkEnd w:id="23"/>
          <w:p w:rsidR="00340E3D" w:rsidRPr="00366894" w:rsidRDefault="00340E3D" w:rsidP="00C85C08">
            <w:pPr>
              <w:keepNext/>
              <w:tabs>
                <w:tab w:val="left" w:pos="516"/>
              </w:tabs>
              <w:spacing w:before="60"/>
              <w:ind w:left="1656" w:right="115" w:hanging="1541"/>
              <w:rPr>
                <w:rFonts w:ascii="Arial Narrow" w:hAnsi="Arial Narrow" w:cs="Arial"/>
                <w:sz w:val="22"/>
                <w:szCs w:val="22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6" w:name="CaseACocher12"/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bookmarkEnd w:id="26"/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Autres, précisez :</w:t>
            </w:r>
            <w:bookmarkEnd w:id="25"/>
            <w:r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BB3602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500"/>
                  </w:textInput>
                </w:ffData>
              </w:fldChar>
            </w:r>
            <w:r w:rsidRPr="00BB3602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ascii="Arial" w:hAnsi="Arial" w:cs="Arial"/>
                <w:bCs/>
                <w:sz w:val="18"/>
                <w:szCs w:val="18"/>
              </w:rPr>
            </w:r>
            <w:r w:rsidRPr="00BB3602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BD77C3" w:rsidRPr="00BB3602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="00BD77C3" w:rsidRPr="00BB3602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="00BD77C3" w:rsidRPr="00BB3602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="00BD77C3" w:rsidRPr="00BB3602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="00BD77C3" w:rsidRPr="00BB3602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</w:tr>
      <w:tr w:rsidR="00340E3D" w:rsidRPr="001F088A" w:rsidTr="005134BD">
        <w:trPr>
          <w:trHeight w:hRule="exact" w:val="120"/>
          <w:tblHeader/>
          <w:jc w:val="center"/>
        </w:trPr>
        <w:tc>
          <w:tcPr>
            <w:tcW w:w="10802" w:type="dxa"/>
            <w:gridSpan w:val="4"/>
            <w:tcBorders>
              <w:top w:val="single" w:sz="6" w:space="0" w:color="7F7F7F"/>
              <w:bottom w:val="single" w:sz="6" w:space="0" w:color="7F7F7F"/>
            </w:tcBorders>
            <w:shd w:val="clear" w:color="auto" w:fill="FFFFFF"/>
            <w:vAlign w:val="center"/>
          </w:tcPr>
          <w:p w:rsidR="00340E3D" w:rsidRPr="0094476E" w:rsidRDefault="00340E3D" w:rsidP="002C0388">
            <w:pPr>
              <w:pStyle w:val="Sous-titres"/>
              <w:tabs>
                <w:tab w:val="left" w:pos="1320"/>
                <w:tab w:val="left" w:pos="2520"/>
                <w:tab w:val="left" w:pos="3720"/>
              </w:tabs>
              <w:spacing w:line="280" w:lineRule="exact"/>
              <w:ind w:left="12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40E3D" w:rsidRPr="001F088A" w:rsidTr="005134BD">
        <w:tblPrEx>
          <w:tblLook w:val="0020" w:firstRow="1" w:lastRow="0" w:firstColumn="0" w:lastColumn="0" w:noHBand="0" w:noVBand="0"/>
        </w:tblPrEx>
        <w:trPr>
          <w:trHeight w:val="835"/>
          <w:tblHeader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340E3D" w:rsidRPr="0094476E" w:rsidRDefault="00340E3D" w:rsidP="00933D09">
            <w:pPr>
              <w:pStyle w:val="Sous-titres"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 w:rsidRPr="0094476E">
              <w:rPr>
                <w:rFonts w:cs="Arial"/>
                <w:b/>
                <w:bCs/>
                <w:sz w:val="18"/>
              </w:rPr>
              <w:t>3</w:t>
            </w:r>
          </w:p>
        </w:tc>
        <w:tc>
          <w:tcPr>
            <w:tcW w:w="785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340E3D" w:rsidRDefault="00340E3D" w:rsidP="00375DEE">
            <w:pPr>
              <w:pStyle w:val="Sous-titres"/>
              <w:tabs>
                <w:tab w:val="left" w:pos="366"/>
              </w:tabs>
              <w:spacing w:before="20"/>
              <w:ind w:left="120"/>
            </w:pPr>
            <w:r>
              <w:rPr>
                <w:rFonts w:cs="Arial"/>
                <w:b/>
                <w:bCs/>
                <w:sz w:val="18"/>
              </w:rPr>
              <w:t>Description du projet</w:t>
            </w:r>
            <w:r w:rsidRPr="00B1559B">
              <w:t xml:space="preserve"> </w:t>
            </w:r>
          </w:p>
          <w:p w:rsidR="001C3875" w:rsidRPr="00F06232" w:rsidRDefault="00340E3D" w:rsidP="00375DEE">
            <w:pPr>
              <w:pStyle w:val="Sous-titres"/>
              <w:tabs>
                <w:tab w:val="left" w:pos="366"/>
              </w:tabs>
              <w:spacing w:before="20"/>
              <w:ind w:left="120"/>
              <w:rPr>
                <w:sz w:val="18"/>
                <w:szCs w:val="18"/>
              </w:rPr>
            </w:pPr>
            <w:r w:rsidRPr="00B1559B">
              <w:t xml:space="preserve">Énoncer les besoins à l’origine du projet et les objectifs à </w:t>
            </w:r>
            <w:r w:rsidRPr="00AA7E49">
              <w:rPr>
                <w:szCs w:val="16"/>
              </w:rPr>
              <w:t>atteindre</w:t>
            </w:r>
            <w:r w:rsidR="00AA7E49" w:rsidRPr="00AA7E49">
              <w:rPr>
                <w:szCs w:val="16"/>
              </w:rPr>
              <w:t xml:space="preserve"> </w:t>
            </w:r>
            <w:r w:rsidR="00AA7E49" w:rsidRPr="00AA7E49">
              <w:rPr>
                <w:rFonts w:cs="Arial"/>
                <w:szCs w:val="16"/>
              </w:rPr>
              <w:t>tels que définis à l’étude des besoins</w:t>
            </w:r>
            <w:r w:rsidR="00AA7E49" w:rsidRPr="00AA7E49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8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BB770A" w:rsidRPr="00BB770A" w:rsidRDefault="00340E3D" w:rsidP="00BB770A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340E3D" w:rsidRPr="005C3E13" w:rsidRDefault="00340E3D" w:rsidP="00443AC5">
            <w:pPr>
              <w:pStyle w:val="reportNumPro"/>
            </w:pPr>
            <w:r>
              <w:fldChar w:fldCharType="end"/>
            </w:r>
            <w:r w:rsidR="00D4480A">
              <w:fldChar w:fldCharType="begin"/>
            </w:r>
            <w:r w:rsidR="00D4480A">
              <w:instrText xml:space="preserve"> REF Numproj \h </w:instrText>
            </w:r>
            <w:r w:rsidR="00D4480A">
              <w:fldChar w:fldCharType="separate"/>
            </w:r>
            <w:r w:rsidR="00BB770A">
              <w:rPr>
                <w:rFonts w:cs="Arial"/>
                <w:bCs w:val="0"/>
                <w:sz w:val="18"/>
                <w:szCs w:val="18"/>
              </w:rPr>
              <w:t xml:space="preserve">     </w:t>
            </w:r>
            <w:r w:rsidR="00D4480A">
              <w:fldChar w:fldCharType="end"/>
            </w:r>
          </w:p>
        </w:tc>
      </w:tr>
    </w:tbl>
    <w:p w:rsidR="00904761" w:rsidRDefault="00904761" w:rsidP="00933D09">
      <w:pPr>
        <w:pStyle w:val="Sous-titres"/>
        <w:tabs>
          <w:tab w:val="clear" w:pos="8504"/>
        </w:tabs>
        <w:spacing w:line="40" w:lineRule="exact"/>
        <w:ind w:left="479" w:right="359"/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2"/>
      </w:tblGrid>
      <w:tr w:rsidR="00340E3D" w:rsidTr="000C16E9">
        <w:trPr>
          <w:trHeight w:val="576"/>
          <w:jc w:val="center"/>
        </w:trPr>
        <w:tc>
          <w:tcPr>
            <w:tcW w:w="10802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40E3D" w:rsidRDefault="00340E3D" w:rsidP="00933D09">
            <w:pPr>
              <w:pStyle w:val="Sous-titres"/>
              <w:tabs>
                <w:tab w:val="clear" w:pos="8504"/>
              </w:tabs>
              <w:spacing w:before="40"/>
              <w:ind w:left="479" w:right="359"/>
              <w:rPr>
                <w:b/>
              </w:rPr>
            </w:pPr>
            <w:r w:rsidRPr="0094476E">
              <w:rPr>
                <w:b/>
              </w:rPr>
              <w:lastRenderedPageBreak/>
              <w:t>Besoins à l’origine du projet</w:t>
            </w:r>
          </w:p>
          <w:p w:rsidR="00340E3D" w:rsidRPr="00BB3602" w:rsidRDefault="00340E3D" w:rsidP="000C16E9">
            <w:pPr>
              <w:pStyle w:val="Sansinterligne"/>
              <w:spacing w:before="20"/>
              <w:ind w:left="475" w:right="360"/>
              <w:rPr>
                <w:rFonts w:ascii="Arial" w:hAnsi="Arial" w:cs="Arial"/>
                <w:bCs/>
                <w:sz w:val="18"/>
                <w:szCs w:val="18"/>
              </w:rPr>
            </w:pPr>
            <w:r w:rsidRPr="00BB360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BB360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BB3602">
              <w:rPr>
                <w:rFonts w:ascii="Arial" w:hAnsi="Arial" w:cs="Arial"/>
                <w:sz w:val="18"/>
                <w:szCs w:val="18"/>
              </w:rPr>
            </w:r>
            <w:r w:rsidRPr="00BB360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D77C3" w:rsidRPr="00BB360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77C3" w:rsidRPr="00BB360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77C3" w:rsidRPr="00BB360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77C3" w:rsidRPr="00BB360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D77C3" w:rsidRPr="00BB360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BB360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C16E9" w:rsidTr="000C16E9">
        <w:trPr>
          <w:trHeight w:val="576"/>
          <w:jc w:val="center"/>
        </w:trPr>
        <w:tc>
          <w:tcPr>
            <w:tcW w:w="10802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C16E9" w:rsidRDefault="000C16E9" w:rsidP="000C16E9">
            <w:pPr>
              <w:pStyle w:val="Sous-titres"/>
              <w:tabs>
                <w:tab w:val="clear" w:pos="8504"/>
              </w:tabs>
              <w:spacing w:before="80"/>
              <w:ind w:left="476" w:right="357"/>
            </w:pPr>
            <w:r w:rsidRPr="0094476E">
              <w:rPr>
                <w:b/>
              </w:rPr>
              <w:t>Objectifs à atteindre</w:t>
            </w:r>
          </w:p>
          <w:p w:rsidR="000C16E9" w:rsidRPr="000C16E9" w:rsidRDefault="000C16E9" w:rsidP="000C16E9">
            <w:pPr>
              <w:pStyle w:val="Sous-titres"/>
              <w:tabs>
                <w:tab w:val="clear" w:pos="8504"/>
              </w:tabs>
              <w:spacing w:before="20" w:line="240" w:lineRule="auto"/>
              <w:ind w:left="475" w:right="360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  <w:tr w:rsidR="00F06232" w:rsidTr="000C16E9">
        <w:trPr>
          <w:trHeight w:val="576"/>
          <w:jc w:val="center"/>
        </w:trPr>
        <w:tc>
          <w:tcPr>
            <w:tcW w:w="10802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0C16E9" w:rsidRDefault="00F06232" w:rsidP="000C16E9">
            <w:pPr>
              <w:pStyle w:val="Sous-titres"/>
              <w:tabs>
                <w:tab w:val="clear" w:pos="8504"/>
              </w:tabs>
              <w:spacing w:before="80"/>
              <w:ind w:left="476" w:right="357"/>
              <w:rPr>
                <w:b/>
              </w:rPr>
            </w:pPr>
            <w:r>
              <w:rPr>
                <w:b/>
              </w:rPr>
              <w:t>Objectifs de l’étape</w:t>
            </w:r>
          </w:p>
          <w:p w:rsidR="00F06232" w:rsidRPr="000C16E9" w:rsidRDefault="00F06232" w:rsidP="000C16E9">
            <w:pPr>
              <w:pStyle w:val="Sous-titres"/>
              <w:tabs>
                <w:tab w:val="clear" w:pos="8504"/>
              </w:tabs>
              <w:spacing w:before="20" w:line="240" w:lineRule="auto"/>
              <w:ind w:left="475" w:right="360"/>
              <w:rPr>
                <w:b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</w:tbl>
    <w:p w:rsidR="00904761" w:rsidRDefault="00904761" w:rsidP="000C16E9">
      <w:pPr>
        <w:pStyle w:val="Sous-titres"/>
        <w:tabs>
          <w:tab w:val="clear" w:pos="8504"/>
        </w:tabs>
        <w:spacing w:line="40" w:lineRule="exact"/>
        <w:ind w:right="359"/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7"/>
        <w:gridCol w:w="7873"/>
        <w:gridCol w:w="2572"/>
      </w:tblGrid>
      <w:tr w:rsidR="00340E3D" w:rsidRPr="0094476E" w:rsidTr="00E774A4">
        <w:trPr>
          <w:trHeight w:hRule="exact" w:val="120"/>
          <w:jc w:val="center"/>
        </w:trPr>
        <w:tc>
          <w:tcPr>
            <w:tcW w:w="10802" w:type="dxa"/>
            <w:gridSpan w:val="3"/>
            <w:tcBorders>
              <w:bottom w:val="single" w:sz="6" w:space="0" w:color="7F7F7F"/>
            </w:tcBorders>
          </w:tcPr>
          <w:p w:rsidR="00340E3D" w:rsidRPr="0094476E" w:rsidRDefault="00340E3D" w:rsidP="000C16E9">
            <w:pPr>
              <w:pStyle w:val="Sous-titres"/>
              <w:tabs>
                <w:tab w:val="clear" w:pos="8504"/>
              </w:tabs>
              <w:spacing w:line="40" w:lineRule="exact"/>
              <w:ind w:left="0" w:right="359"/>
            </w:pPr>
          </w:p>
        </w:tc>
      </w:tr>
      <w:tr w:rsidR="00340E3D" w:rsidRPr="001F088A" w:rsidTr="005134BD">
        <w:trPr>
          <w:trHeight w:val="1195"/>
          <w:tblHeader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340E3D" w:rsidRPr="001F088A" w:rsidRDefault="00340E3D" w:rsidP="004721C8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4</w:t>
            </w:r>
          </w:p>
        </w:tc>
        <w:tc>
          <w:tcPr>
            <w:tcW w:w="787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340E3D" w:rsidRDefault="00340E3D" w:rsidP="00375DEE">
            <w:pPr>
              <w:pStyle w:val="Sous-titres"/>
              <w:keepNext/>
              <w:tabs>
                <w:tab w:val="left" w:pos="366"/>
              </w:tabs>
              <w:spacing w:before="20"/>
              <w:ind w:left="120" w:right="359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Gestion du contenu</w:t>
            </w:r>
            <w:r w:rsidR="00F06232">
              <w:rPr>
                <w:rFonts w:cs="Arial"/>
                <w:b/>
                <w:bCs/>
                <w:sz w:val="18"/>
              </w:rPr>
              <w:t> : Évolution</w:t>
            </w:r>
          </w:p>
          <w:p w:rsidR="00340E3D" w:rsidRPr="001753A4" w:rsidRDefault="008A5824" w:rsidP="00375DEE">
            <w:pPr>
              <w:spacing w:line="200" w:lineRule="exact"/>
              <w:ind w:left="120"/>
              <w:rPr>
                <w:rFonts w:cs="Arial"/>
                <w:b/>
                <w:bCs/>
                <w:szCs w:val="16"/>
              </w:rPr>
            </w:pPr>
            <w:r w:rsidRPr="008A5824">
              <w:rPr>
                <w:rFonts w:ascii="Arial" w:hAnsi="Arial" w:cs="Arial"/>
                <w:sz w:val="16"/>
                <w:szCs w:val="16"/>
              </w:rPr>
              <w:t xml:space="preserve">Identifier les éléments qui ont été modifiés par rapport au projet initial. </w:t>
            </w:r>
            <w:r w:rsidR="00C738D4">
              <w:rPr>
                <w:rFonts w:ascii="Arial" w:hAnsi="Arial" w:cs="Arial"/>
                <w:sz w:val="16"/>
                <w:szCs w:val="16"/>
              </w:rPr>
              <w:br/>
            </w:r>
            <w:r w:rsidRPr="008A5824">
              <w:rPr>
                <w:rFonts w:ascii="Arial" w:hAnsi="Arial" w:cs="Arial"/>
                <w:sz w:val="16"/>
                <w:szCs w:val="16"/>
              </w:rPr>
              <w:t>Leur im</w:t>
            </w:r>
            <w:r w:rsidR="00C738D4">
              <w:rPr>
                <w:rFonts w:ascii="Arial" w:hAnsi="Arial" w:cs="Arial"/>
                <w:sz w:val="16"/>
                <w:szCs w:val="16"/>
              </w:rPr>
              <w:t xml:space="preserve">pact sur l’échéancier et sur </w:t>
            </w:r>
            <w:r w:rsidR="00BB3602">
              <w:rPr>
                <w:rFonts w:ascii="Arial" w:hAnsi="Arial" w:cs="Arial"/>
                <w:sz w:val="16"/>
                <w:szCs w:val="16"/>
              </w:rPr>
              <w:t xml:space="preserve">le </w:t>
            </w:r>
            <w:r w:rsidRPr="008A5824">
              <w:rPr>
                <w:rFonts w:ascii="Arial" w:hAnsi="Arial" w:cs="Arial"/>
                <w:sz w:val="16"/>
                <w:szCs w:val="16"/>
              </w:rPr>
              <w:t>budget doit être quantifié.</w:t>
            </w:r>
            <w:r w:rsidR="00375DEE">
              <w:rPr>
                <w:rFonts w:ascii="Arial" w:hAnsi="Arial" w:cs="Arial"/>
                <w:sz w:val="16"/>
                <w:szCs w:val="16"/>
              </w:rPr>
              <w:br/>
            </w:r>
            <w:r w:rsidRPr="008A5824">
              <w:rPr>
                <w:rFonts w:ascii="Arial" w:hAnsi="Arial" w:cs="Arial"/>
                <w:sz w:val="16"/>
                <w:szCs w:val="16"/>
              </w:rPr>
              <w:t>(Ex</w:t>
            </w:r>
            <w:r w:rsidR="00535442">
              <w:rPr>
                <w:rFonts w:ascii="Arial" w:hAnsi="Arial" w:cs="Arial"/>
                <w:sz w:val="16"/>
                <w:szCs w:val="16"/>
              </w:rPr>
              <w:t xml:space="preserve">emples : </w:t>
            </w:r>
            <w:r w:rsidRPr="008A5824">
              <w:rPr>
                <w:rFonts w:ascii="Arial" w:hAnsi="Arial" w:cs="Arial"/>
                <w:sz w:val="16"/>
                <w:szCs w:val="16"/>
              </w:rPr>
              <w:t xml:space="preserve">Choix d’un carrefour giratoire, ajout d’une piste cyclable à la demande de la ville. </w:t>
            </w:r>
            <w:r w:rsidR="00C738D4">
              <w:rPr>
                <w:rFonts w:ascii="Arial" w:hAnsi="Arial" w:cs="Arial"/>
                <w:sz w:val="16"/>
                <w:szCs w:val="16"/>
              </w:rPr>
              <w:br/>
            </w:r>
            <w:r w:rsidRPr="008A5824">
              <w:rPr>
                <w:rFonts w:ascii="Arial" w:hAnsi="Arial" w:cs="Arial"/>
                <w:sz w:val="16"/>
                <w:szCs w:val="16"/>
              </w:rPr>
              <w:t>Réalisation d’une étude géotechnique non prévue au départ.)</w:t>
            </w:r>
          </w:p>
        </w:tc>
        <w:tc>
          <w:tcPr>
            <w:tcW w:w="257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BB770A" w:rsidRPr="00BB770A" w:rsidRDefault="00340E3D" w:rsidP="00BB770A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340E3D" w:rsidRPr="005C3E13" w:rsidRDefault="00340E3D" w:rsidP="00443AC5">
            <w:pPr>
              <w:pStyle w:val="reportNumPro"/>
            </w:pPr>
            <w:r>
              <w:fldChar w:fldCharType="end"/>
            </w:r>
            <w:r w:rsidR="00D4480A">
              <w:fldChar w:fldCharType="begin"/>
            </w:r>
            <w:r w:rsidR="00D4480A">
              <w:instrText xml:space="preserve"> REF Numproj \h </w:instrText>
            </w:r>
            <w:r w:rsidR="00D4480A">
              <w:fldChar w:fldCharType="separate"/>
            </w:r>
            <w:r w:rsidR="00BB770A">
              <w:rPr>
                <w:rFonts w:cs="Arial"/>
                <w:bCs w:val="0"/>
                <w:sz w:val="18"/>
                <w:szCs w:val="18"/>
              </w:rPr>
              <w:t xml:space="preserve">     </w:t>
            </w:r>
            <w:r w:rsidR="00D4480A">
              <w:fldChar w:fldCharType="end"/>
            </w:r>
          </w:p>
        </w:tc>
      </w:tr>
    </w:tbl>
    <w:p w:rsidR="00746A68" w:rsidRDefault="00746A68" w:rsidP="004721C8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746A68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8227"/>
        <w:gridCol w:w="2575"/>
      </w:tblGrid>
      <w:tr w:rsidR="00D863AE" w:rsidTr="000C16E9">
        <w:trPr>
          <w:trHeight w:val="318"/>
          <w:jc w:val="center"/>
        </w:trPr>
        <w:tc>
          <w:tcPr>
            <w:tcW w:w="8227" w:type="dxa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863AE" w:rsidRDefault="00D863AE" w:rsidP="00D863AE">
            <w:pPr>
              <w:pStyle w:val="Sous-titres"/>
              <w:tabs>
                <w:tab w:val="clear" w:pos="8504"/>
              </w:tabs>
              <w:spacing w:line="40" w:lineRule="exact"/>
              <w:ind w:left="479" w:right="359"/>
            </w:pPr>
          </w:p>
          <w:p w:rsidR="00D863AE" w:rsidRDefault="00D863AE" w:rsidP="00D863AE">
            <w:pPr>
              <w:pStyle w:val="Sous-titres"/>
              <w:tabs>
                <w:tab w:val="clear" w:pos="8504"/>
              </w:tabs>
              <w:spacing w:line="240" w:lineRule="auto"/>
              <w:ind w:left="475" w:right="360"/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575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D863AE" w:rsidRPr="00AA71B3" w:rsidRDefault="00D863AE" w:rsidP="00D863AE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 w:val="14"/>
                <w:szCs w:val="14"/>
              </w:rPr>
            </w:pPr>
            <w:r w:rsidRPr="00C32514">
              <w:rPr>
                <w:rFonts w:cs="Arial"/>
                <w:bCs/>
                <w:szCs w:val="16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de l’événement*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</w:tr>
      <w:tr w:rsidR="00D863AE" w:rsidTr="000C16E9">
        <w:trPr>
          <w:trHeight w:val="317"/>
          <w:jc w:val="center"/>
        </w:trPr>
        <w:tc>
          <w:tcPr>
            <w:tcW w:w="8227" w:type="dxa"/>
            <w:vMerge/>
            <w:tcBorders>
              <w:top w:val="single" w:sz="6" w:space="0" w:color="7F7F7F"/>
              <w:left w:val="single" w:sz="6" w:space="0" w:color="7F7F7F"/>
              <w:bottom w:val="single" w:sz="6" w:space="0" w:color="808080"/>
              <w:right w:val="single" w:sz="6" w:space="0" w:color="7F7F7F"/>
            </w:tcBorders>
          </w:tcPr>
          <w:p w:rsidR="00D863AE" w:rsidRDefault="00D863AE" w:rsidP="00D863AE">
            <w:pPr>
              <w:pStyle w:val="Sous-titres"/>
              <w:tabs>
                <w:tab w:val="clear" w:pos="8504"/>
              </w:tabs>
              <w:spacing w:line="40" w:lineRule="exact"/>
              <w:ind w:left="479" w:right="359"/>
            </w:pPr>
          </w:p>
        </w:tc>
        <w:tc>
          <w:tcPr>
            <w:tcW w:w="2575" w:type="dxa"/>
            <w:tcBorders>
              <w:top w:val="single" w:sz="6" w:space="0" w:color="7F7F7F"/>
              <w:left w:val="single" w:sz="6" w:space="0" w:color="7F7F7F"/>
              <w:bottom w:val="single" w:sz="6" w:space="0" w:color="808080"/>
              <w:right w:val="single" w:sz="6" w:space="0" w:color="7F7F7F"/>
            </w:tcBorders>
            <w:vAlign w:val="center"/>
          </w:tcPr>
          <w:p w:rsidR="00D863AE" w:rsidRPr="00BB3602" w:rsidRDefault="00D863AE" w:rsidP="00D863AE">
            <w:pPr>
              <w:pStyle w:val="Sous-titres"/>
              <w:tabs>
                <w:tab w:val="left" w:pos="366"/>
              </w:tabs>
              <w:spacing w:line="240" w:lineRule="auto"/>
              <w:ind w:left="115" w:right="115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helpText w:type="text" w:val="Texte d'aide"/>
                  <w:textInput>
                    <w:type w:val="date"/>
                    <w:format w:val="yyyy-MM-dd"/>
                  </w:textInput>
                </w:ffData>
              </w:fldChar>
            </w:r>
            <w:r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sz w:val="18"/>
                <w:szCs w:val="18"/>
              </w:rPr>
            </w:r>
            <w:r>
              <w:rPr>
                <w:rFonts w:cs="Arial"/>
                <w:b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noProof/>
                <w:sz w:val="18"/>
                <w:szCs w:val="18"/>
              </w:rPr>
              <w:t> </w:t>
            </w:r>
            <w:r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</w:tbl>
    <w:p w:rsidR="00904761" w:rsidRDefault="00904761" w:rsidP="001753A4">
      <w:pPr>
        <w:pStyle w:val="Sous-titres"/>
        <w:tabs>
          <w:tab w:val="clear" w:pos="8504"/>
        </w:tabs>
        <w:spacing w:line="40" w:lineRule="exact"/>
        <w:ind w:right="359"/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2" w:type="dxa"/>
        <w:jc w:val="center"/>
        <w:tblBorders>
          <w:top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"/>
        <w:gridCol w:w="3240"/>
        <w:gridCol w:w="3602"/>
        <w:gridCol w:w="1126"/>
        <w:gridCol w:w="2477"/>
      </w:tblGrid>
      <w:tr w:rsidR="001E27D8" w:rsidTr="008D5F65">
        <w:trPr>
          <w:trHeight w:hRule="exact" w:val="120"/>
          <w:jc w:val="center"/>
        </w:trPr>
        <w:tc>
          <w:tcPr>
            <w:tcW w:w="10802" w:type="dxa"/>
            <w:gridSpan w:val="5"/>
            <w:tcBorders>
              <w:top w:val="nil"/>
            </w:tcBorders>
          </w:tcPr>
          <w:p w:rsidR="001E27D8" w:rsidRDefault="001E27D8" w:rsidP="001753A4">
            <w:pPr>
              <w:pStyle w:val="Sous-titres"/>
              <w:tabs>
                <w:tab w:val="clear" w:pos="8504"/>
              </w:tabs>
              <w:spacing w:line="40" w:lineRule="exact"/>
              <w:ind w:right="359"/>
            </w:pPr>
          </w:p>
        </w:tc>
      </w:tr>
      <w:tr w:rsidR="00340E3D" w:rsidRPr="001F088A" w:rsidTr="00EC4F4D">
        <w:tblPrEx>
          <w:tblBorders>
            <w:top w:val="none" w:sz="0" w:space="0" w:color="auto"/>
          </w:tblBorders>
          <w:tblLook w:val="0020" w:firstRow="1" w:lastRow="0" w:firstColumn="0" w:lastColumn="0" w:noHBand="0" w:noVBand="0"/>
        </w:tblPrEx>
        <w:trPr>
          <w:trHeight w:val="835"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340E3D" w:rsidRPr="001F088A" w:rsidRDefault="001E27D8" w:rsidP="00385E9C">
            <w:pPr>
              <w:pStyle w:val="Sous-titres"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5</w:t>
            </w:r>
          </w:p>
        </w:tc>
        <w:tc>
          <w:tcPr>
            <w:tcW w:w="3240" w:type="dxa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340E3D" w:rsidRPr="004A2FFC" w:rsidRDefault="00340E3D" w:rsidP="008E1BA1">
            <w:pPr>
              <w:pStyle w:val="Sous-titres"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Identification de l’équipe de projet</w:t>
            </w:r>
          </w:p>
        </w:tc>
        <w:tc>
          <w:tcPr>
            <w:tcW w:w="4728" w:type="dxa"/>
            <w:gridSpan w:val="2"/>
            <w:tcBorders>
              <w:top w:val="single" w:sz="6" w:space="0" w:color="7F7F7F"/>
            </w:tcBorders>
            <w:shd w:val="clear" w:color="auto" w:fill="BFBFBF"/>
            <w:vAlign w:val="center"/>
          </w:tcPr>
          <w:p w:rsidR="00340E3D" w:rsidRPr="008E1BA1" w:rsidRDefault="00340E3D" w:rsidP="00BD77C3">
            <w:pPr>
              <w:pStyle w:val="Sous-titres"/>
              <w:tabs>
                <w:tab w:val="left" w:pos="366"/>
              </w:tabs>
              <w:spacing w:before="20" w:line="240" w:lineRule="auto"/>
              <w:ind w:left="120" w:right="359"/>
              <w:jc w:val="center"/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</w:pPr>
            <w:r w:rsidRPr="008E1BA1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 xml:space="preserve">Pour ajouter des lignes, placez votre souris </w:t>
            </w:r>
            <w:r w:rsidR="00BD77C3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>complètement</w:t>
            </w:r>
            <w:r w:rsidRPr="008E1BA1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 xml:space="preserve"> </w:t>
            </w:r>
            <w:r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br/>
            </w:r>
            <w:r w:rsidRPr="008E1BA1">
              <w:rPr>
                <w:rFonts w:cs="Arial"/>
                <w:b/>
                <w:bCs/>
                <w:vanish/>
                <w:color w:val="FF0000"/>
                <w:sz w:val="15"/>
                <w:szCs w:val="15"/>
              </w:rPr>
              <w:t>à droite d’une ligne du tableau et appuyer sur « Entrer »</w:t>
            </w:r>
          </w:p>
        </w:tc>
        <w:tc>
          <w:tcPr>
            <w:tcW w:w="2477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BB770A" w:rsidRPr="00BB770A" w:rsidRDefault="00340E3D" w:rsidP="00BB770A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340E3D" w:rsidRPr="005C3E13" w:rsidRDefault="00340E3D" w:rsidP="00443AC5">
            <w:pPr>
              <w:pStyle w:val="reportNumPro"/>
            </w:pPr>
            <w:r>
              <w:fldChar w:fldCharType="end"/>
            </w:r>
            <w:r w:rsidR="00D4480A">
              <w:fldChar w:fldCharType="begin"/>
            </w:r>
            <w:r w:rsidR="00D4480A">
              <w:instrText xml:space="preserve"> REF Numproj \h </w:instrText>
            </w:r>
            <w:r w:rsidR="00D4480A">
              <w:fldChar w:fldCharType="separate"/>
            </w:r>
            <w:r w:rsidR="00BB770A">
              <w:rPr>
                <w:rFonts w:cs="Arial"/>
                <w:bCs w:val="0"/>
                <w:sz w:val="18"/>
                <w:szCs w:val="18"/>
              </w:rPr>
              <w:t xml:space="preserve">     </w:t>
            </w:r>
            <w:r w:rsidR="00D4480A">
              <w:fldChar w:fldCharType="end"/>
            </w:r>
          </w:p>
        </w:tc>
      </w:tr>
      <w:tr w:rsidR="00FA456D" w:rsidRPr="001F088A" w:rsidTr="004636C2">
        <w:tblPrEx>
          <w:tblBorders>
            <w:top w:val="none" w:sz="0" w:space="0" w:color="auto"/>
          </w:tblBorders>
          <w:tblLook w:val="0020" w:firstRow="1" w:lastRow="0" w:firstColumn="0" w:lastColumn="0" w:noHBand="0" w:noVBand="0"/>
        </w:tblPrEx>
        <w:trPr>
          <w:trHeight w:hRule="exact" w:val="360"/>
          <w:tblHeader/>
          <w:jc w:val="center"/>
        </w:trPr>
        <w:tc>
          <w:tcPr>
            <w:tcW w:w="359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FA456D" w:rsidRPr="00E277DF" w:rsidRDefault="00FA456D" w:rsidP="00933D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Nom</w:t>
            </w: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FA456D" w:rsidRPr="00471FC2" w:rsidRDefault="00FA456D" w:rsidP="00933D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1FC2">
              <w:rPr>
                <w:rFonts w:ascii="Arial" w:hAnsi="Arial" w:cs="Arial"/>
                <w:sz w:val="18"/>
                <w:szCs w:val="18"/>
              </w:rPr>
              <w:t>Responsabilités</w:t>
            </w:r>
          </w:p>
        </w:tc>
        <w:tc>
          <w:tcPr>
            <w:tcW w:w="360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FA456D" w:rsidRPr="00471FC2" w:rsidRDefault="00FA456D" w:rsidP="00933D0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1FC2">
              <w:rPr>
                <w:rFonts w:ascii="Arial" w:hAnsi="Arial" w:cs="Arial"/>
                <w:sz w:val="18"/>
                <w:szCs w:val="18"/>
              </w:rPr>
              <w:t>Remplacemen</w:t>
            </w:r>
            <w:r w:rsidRPr="008B1170">
              <w:rPr>
                <w:rFonts w:ascii="Arial" w:hAnsi="Arial" w:cs="Arial"/>
                <w:spacing w:val="20"/>
                <w:sz w:val="18"/>
                <w:szCs w:val="18"/>
              </w:rPr>
              <w:t>t/</w:t>
            </w:r>
            <w:r w:rsidRPr="00471FC2">
              <w:rPr>
                <w:rFonts w:ascii="Arial" w:hAnsi="Arial" w:cs="Arial"/>
                <w:sz w:val="18"/>
                <w:szCs w:val="18"/>
              </w:rPr>
              <w:t>Ajouts</w:t>
            </w:r>
          </w:p>
        </w:tc>
      </w:tr>
    </w:tbl>
    <w:p w:rsidR="00904761" w:rsidRDefault="00904761" w:rsidP="00BD4E39">
      <w:pPr>
        <w:pStyle w:val="Sous-titres"/>
        <w:tabs>
          <w:tab w:val="left" w:pos="366"/>
        </w:tabs>
        <w:spacing w:before="40" w:line="240" w:lineRule="auto"/>
        <w:ind w:left="120" w:right="120"/>
        <w:contextualSpacing/>
        <w:rPr>
          <w:rFonts w:ascii="Times New Roman" w:hAnsi="Times New Roman"/>
          <w:bCs/>
          <w:sz w:val="20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97"/>
        <w:gridCol w:w="3602"/>
        <w:gridCol w:w="3603"/>
      </w:tblGrid>
      <w:tr w:rsidR="00FA456D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4276D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4276D" w:rsidRPr="00BB3602" w:rsidRDefault="00F427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4276D" w:rsidRPr="00BB3602" w:rsidRDefault="00F427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4276D" w:rsidRPr="00BB3602" w:rsidRDefault="00F427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A361D1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A361D1" w:rsidRPr="00BB3602" w:rsidRDefault="00A361D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A361D1" w:rsidRPr="00BB3602" w:rsidRDefault="00A361D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A361D1" w:rsidRPr="00BB3602" w:rsidRDefault="00A361D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8211DE" w:rsidRPr="00BB3602" w:rsidRDefault="008211DE" w:rsidP="008211DE">
            <w:pPr>
              <w:pStyle w:val="Sous-titres"/>
              <w:tabs>
                <w:tab w:val="left" w:pos="366"/>
              </w:tabs>
              <w:spacing w:before="40" w:line="240" w:lineRule="auto"/>
              <w:ind w:left="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8F41F2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8F41F2" w:rsidRPr="00BB3602" w:rsidRDefault="008F41F2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8F41F2" w:rsidRPr="00BB3602" w:rsidRDefault="008F41F2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8F41F2" w:rsidRPr="00BB3602" w:rsidRDefault="008F41F2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793EE1" w:rsidRPr="001F088A" w:rsidTr="00904761">
        <w:trPr>
          <w:trHeight w:val="320"/>
          <w:jc w:val="center"/>
        </w:trPr>
        <w:tc>
          <w:tcPr>
            <w:tcW w:w="35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</w:tbl>
    <w:p w:rsidR="00904761" w:rsidRDefault="00904761" w:rsidP="00BD4E39">
      <w:pPr>
        <w:pStyle w:val="Sous-titres"/>
        <w:tabs>
          <w:tab w:val="left" w:pos="366"/>
        </w:tabs>
        <w:spacing w:before="40" w:line="240" w:lineRule="auto"/>
        <w:ind w:left="120" w:right="120"/>
        <w:contextualSpacing/>
        <w:rPr>
          <w:rFonts w:ascii="Times New Roman" w:hAnsi="Times New Roman"/>
          <w:bCs/>
          <w:sz w:val="20"/>
        </w:rPr>
        <w:sectPr w:rsidR="00904761" w:rsidSect="00C85C08">
          <w:type w:val="continuous"/>
          <w:pgSz w:w="12240" w:h="20160" w:code="5"/>
          <w:pgMar w:top="720" w:right="720" w:bottom="720" w:left="720" w:header="0" w:footer="216" w:gutter="0"/>
          <w:cols w:space="708"/>
          <w:formProt w:val="0"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7"/>
        <w:gridCol w:w="6821"/>
        <w:gridCol w:w="1052"/>
        <w:gridCol w:w="755"/>
        <w:gridCol w:w="1817"/>
      </w:tblGrid>
      <w:tr w:rsidR="00AE2EFD" w:rsidRPr="001F088A" w:rsidTr="00904761">
        <w:trPr>
          <w:trHeight w:hRule="exact" w:val="120"/>
          <w:jc w:val="center"/>
        </w:trPr>
        <w:tc>
          <w:tcPr>
            <w:tcW w:w="10802" w:type="dxa"/>
            <w:gridSpan w:val="5"/>
            <w:tcBorders>
              <w:top w:val="single" w:sz="6" w:space="0" w:color="7F7F7F"/>
              <w:bottom w:val="single" w:sz="6" w:space="0" w:color="7F7F7F"/>
            </w:tcBorders>
            <w:shd w:val="clear" w:color="auto" w:fill="auto"/>
            <w:vAlign w:val="center"/>
          </w:tcPr>
          <w:p w:rsidR="00AE2EFD" w:rsidRPr="00205083" w:rsidRDefault="00AE2EF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ascii="Times New Roman" w:hAnsi="Times New Roman"/>
                <w:bCs/>
                <w:sz w:val="20"/>
              </w:rPr>
            </w:pPr>
          </w:p>
        </w:tc>
      </w:tr>
      <w:tr w:rsidR="00AE2EFD" w:rsidRPr="001F088A" w:rsidTr="00283251">
        <w:tblPrEx>
          <w:tblLook w:val="0000" w:firstRow="0" w:lastRow="0" w:firstColumn="0" w:lastColumn="0" w:noHBand="0" w:noVBand="0"/>
        </w:tblPrEx>
        <w:trPr>
          <w:trHeight w:val="835"/>
          <w:jc w:val="center"/>
        </w:trPr>
        <w:tc>
          <w:tcPr>
            <w:tcW w:w="357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AE2EFD" w:rsidRPr="001F088A" w:rsidRDefault="0029733A" w:rsidP="00AB60FE">
            <w:pPr>
              <w:pStyle w:val="Sous-titres"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6</w:t>
            </w:r>
          </w:p>
        </w:tc>
        <w:tc>
          <w:tcPr>
            <w:tcW w:w="787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AE2EFD" w:rsidRDefault="00AE2EFD" w:rsidP="00AB60FE">
            <w:pPr>
              <w:pStyle w:val="Sous-titres"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szCs w:val="16"/>
              </w:rPr>
            </w:pPr>
            <w:r>
              <w:rPr>
                <w:rFonts w:cs="Arial"/>
                <w:b/>
                <w:bCs/>
                <w:sz w:val="18"/>
              </w:rPr>
              <w:t>Gestion</w:t>
            </w:r>
            <w:r w:rsidRPr="00385E9C">
              <w:rPr>
                <w:rFonts w:cs="Arial"/>
                <w:b/>
                <w:bCs/>
                <w:sz w:val="18"/>
              </w:rPr>
              <w:t xml:space="preserve"> des risque</w:t>
            </w:r>
            <w:r>
              <w:rPr>
                <w:rFonts w:cs="Arial"/>
                <w:b/>
                <w:bCs/>
                <w:sz w:val="18"/>
              </w:rPr>
              <w:t>s</w:t>
            </w:r>
            <w:r w:rsidRPr="00F81288">
              <w:rPr>
                <w:rFonts w:cs="Arial"/>
                <w:szCs w:val="16"/>
              </w:rPr>
              <w:t xml:space="preserve"> </w:t>
            </w:r>
          </w:p>
          <w:p w:rsidR="00AE2EFD" w:rsidRPr="001C3875" w:rsidRDefault="001C3875" w:rsidP="00AB60FE">
            <w:pPr>
              <w:pStyle w:val="Sous-titres"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Cs w:val="16"/>
              </w:rPr>
            </w:pPr>
            <w:r w:rsidRPr="001C3875">
              <w:rPr>
                <w:rFonts w:cs="Arial"/>
                <w:szCs w:val="16"/>
              </w:rPr>
              <w:t>Indiquer si une veille ou une analyse formelle est réalisée</w:t>
            </w:r>
            <w:r w:rsidR="00530048">
              <w:rPr>
                <w:rFonts w:cs="Arial"/>
                <w:szCs w:val="16"/>
              </w:rPr>
              <w:t>.</w:t>
            </w:r>
          </w:p>
        </w:tc>
        <w:tc>
          <w:tcPr>
            <w:tcW w:w="257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BB770A" w:rsidRPr="00BB770A" w:rsidRDefault="00AE2EFD" w:rsidP="00BB770A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AE2EFD" w:rsidRPr="005C3E13" w:rsidRDefault="00AE2EFD" w:rsidP="00AB60FE">
            <w:pPr>
              <w:pStyle w:val="reportNumPro"/>
            </w:pPr>
            <w:r>
              <w:fldChar w:fldCharType="end"/>
            </w:r>
            <w:r w:rsidR="00D4480A">
              <w:fldChar w:fldCharType="begin"/>
            </w:r>
            <w:r w:rsidR="00D4480A">
              <w:instrText xml:space="preserve"> REF Numproj \h </w:instrText>
            </w:r>
            <w:r w:rsidR="00D4480A">
              <w:fldChar w:fldCharType="separate"/>
            </w:r>
            <w:r w:rsidR="00BB770A">
              <w:rPr>
                <w:rFonts w:cs="Arial"/>
                <w:bCs w:val="0"/>
                <w:sz w:val="18"/>
                <w:szCs w:val="18"/>
              </w:rPr>
              <w:t xml:space="preserve">     </w:t>
            </w:r>
            <w:r w:rsidR="00D4480A">
              <w:fldChar w:fldCharType="end"/>
            </w:r>
          </w:p>
        </w:tc>
      </w:tr>
      <w:tr w:rsidR="00AE2EFD" w:rsidRPr="006A5FD1" w:rsidTr="008B1170">
        <w:tblPrEx>
          <w:tblLook w:val="0000" w:firstRow="0" w:lastRow="0" w:firstColumn="0" w:lastColumn="0" w:noHBand="0" w:noVBand="0"/>
        </w:tblPrEx>
        <w:trPr>
          <w:trHeight w:hRule="exact" w:val="288"/>
          <w:jc w:val="center"/>
        </w:trPr>
        <w:tc>
          <w:tcPr>
            <w:tcW w:w="7178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AE2EFD" w:rsidRPr="00A75B8C" w:rsidRDefault="00AE2EFD" w:rsidP="00F20709">
            <w:pPr>
              <w:tabs>
                <w:tab w:val="left" w:pos="729"/>
                <w:tab w:val="left" w:pos="2691"/>
                <w:tab w:val="left" w:pos="3060"/>
              </w:tabs>
              <w:ind w:left="351"/>
              <w:rPr>
                <w:rFonts w:cs="Arial"/>
                <w:bCs/>
                <w:szCs w:val="16"/>
              </w:rPr>
            </w:pP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Veille des risques</w:t>
            </w:r>
            <w:r>
              <w:rPr>
                <w:rFonts w:ascii="Arial Narrow" w:hAnsi="Arial Narrow" w:cs="Arial"/>
                <w:sz w:val="16"/>
                <w:szCs w:val="16"/>
              </w:rPr>
              <w:tab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instrText xml:space="preserve"> FORMCHECKBOX </w:instrText>
            </w:r>
            <w:r w:rsidR="003363F4">
              <w:rPr>
                <w:rFonts w:ascii="Arial Narrow" w:hAnsi="Arial Narrow" w:cs="Arial"/>
                <w:sz w:val="22"/>
                <w:szCs w:val="22"/>
              </w:rPr>
            </w:r>
            <w:r w:rsidR="003363F4">
              <w:rPr>
                <w:rFonts w:ascii="Arial Narrow" w:hAnsi="Arial Narrow" w:cs="Arial"/>
                <w:sz w:val="22"/>
                <w:szCs w:val="22"/>
              </w:rPr>
              <w:fldChar w:fldCharType="separate"/>
            </w:r>
            <w:r w:rsidRPr="00366894">
              <w:rPr>
                <w:rFonts w:ascii="Arial Narrow" w:hAnsi="Arial Narrow" w:cs="Arial"/>
                <w:sz w:val="22"/>
                <w:szCs w:val="22"/>
              </w:rPr>
              <w:fldChar w:fldCharType="end"/>
            </w:r>
            <w:r w:rsidRPr="00366894">
              <w:rPr>
                <w:rFonts w:ascii="Arial Narrow" w:hAnsi="Arial Narrow" w:cs="Arial"/>
                <w:sz w:val="16"/>
                <w:szCs w:val="16"/>
              </w:rPr>
              <w:tab/>
              <w:t>A</w:t>
            </w:r>
            <w:r>
              <w:rPr>
                <w:rFonts w:ascii="Arial Narrow" w:hAnsi="Arial Narrow" w:cs="Arial"/>
                <w:sz w:val="16"/>
                <w:szCs w:val="16"/>
              </w:rPr>
              <w:t>nalyse formelle des risques</w:t>
            </w:r>
          </w:p>
        </w:tc>
        <w:tc>
          <w:tcPr>
            <w:tcW w:w="3624" w:type="dxa"/>
            <w:gridSpan w:val="3"/>
            <w:tcBorders>
              <w:top w:val="single" w:sz="6" w:space="0" w:color="7F7F7F"/>
              <w:left w:val="single" w:sz="4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AE2EFD" w:rsidRPr="00A75B8C" w:rsidRDefault="00AE2EFD" w:rsidP="00AB60FE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Cs/>
                <w:szCs w:val="16"/>
              </w:rPr>
            </w:pPr>
            <w:r w:rsidRPr="001A79A5">
              <w:rPr>
                <w:rFonts w:cs="Arial"/>
                <w:szCs w:val="16"/>
              </w:rPr>
              <w:t>Date de mise à jour du registre des risques</w:t>
            </w:r>
          </w:p>
        </w:tc>
      </w:tr>
      <w:tr w:rsidR="00AE2EFD" w:rsidRPr="001F088A" w:rsidTr="008B1170">
        <w:tblPrEx>
          <w:tblLook w:val="0000" w:firstRow="0" w:lastRow="0" w:firstColumn="0" w:lastColumn="0" w:noHBand="0" w:noVBand="0"/>
        </w:tblPrEx>
        <w:trPr>
          <w:trHeight w:hRule="exact" w:val="288"/>
          <w:jc w:val="center"/>
        </w:trPr>
        <w:tc>
          <w:tcPr>
            <w:tcW w:w="7178" w:type="dxa"/>
            <w:gridSpan w:val="2"/>
            <w:vMerge/>
            <w:tcBorders>
              <w:left w:val="single" w:sz="6" w:space="0" w:color="7F7F7F"/>
              <w:bottom w:val="single" w:sz="8" w:space="0" w:color="auto"/>
              <w:right w:val="single" w:sz="6" w:space="0" w:color="7F7F7F"/>
            </w:tcBorders>
            <w:shd w:val="clear" w:color="auto" w:fill="FFFFFF"/>
            <w:vAlign w:val="center"/>
          </w:tcPr>
          <w:p w:rsidR="00AE2EFD" w:rsidRPr="00205083" w:rsidRDefault="00AE2EFD" w:rsidP="00AB60FE">
            <w:pPr>
              <w:tabs>
                <w:tab w:val="left" w:pos="516"/>
                <w:tab w:val="left" w:pos="2160"/>
                <w:tab w:val="left" w:pos="2580"/>
              </w:tabs>
              <w:spacing w:before="60"/>
              <w:ind w:left="120"/>
              <w:rPr>
                <w:bCs/>
                <w:sz w:val="20"/>
              </w:rPr>
            </w:pPr>
          </w:p>
        </w:tc>
        <w:tc>
          <w:tcPr>
            <w:tcW w:w="1807" w:type="dxa"/>
            <w:gridSpan w:val="2"/>
            <w:tcBorders>
              <w:left w:val="single" w:sz="4" w:space="0" w:color="7F7F7F"/>
              <w:bottom w:val="single" w:sz="8" w:space="0" w:color="auto"/>
            </w:tcBorders>
            <w:vAlign w:val="center"/>
          </w:tcPr>
          <w:p w:rsidR="00AE2EFD" w:rsidRPr="00BB3602" w:rsidRDefault="00AE2EFD" w:rsidP="008B1170">
            <w:pPr>
              <w:pStyle w:val="Sous-titres"/>
              <w:tabs>
                <w:tab w:val="left" w:pos="366"/>
              </w:tabs>
              <w:spacing w:line="240" w:lineRule="auto"/>
              <w:ind w:left="120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817" w:type="dxa"/>
            <w:tcBorders>
              <w:bottom w:val="single" w:sz="8" w:space="0" w:color="auto"/>
              <w:right w:val="single" w:sz="6" w:space="0" w:color="7F7F7F"/>
            </w:tcBorders>
            <w:vAlign w:val="center"/>
          </w:tcPr>
          <w:p w:rsidR="00AE2EFD" w:rsidRPr="00205083" w:rsidRDefault="00AE2EFD" w:rsidP="008B1170">
            <w:pPr>
              <w:pStyle w:val="Sous-titres"/>
              <w:tabs>
                <w:tab w:val="left" w:pos="559"/>
              </w:tabs>
              <w:spacing w:before="40" w:line="240" w:lineRule="auto"/>
              <w:ind w:left="154"/>
              <w:rPr>
                <w:rFonts w:ascii="Times New Roman" w:hAnsi="Times New Roman"/>
                <w:bCs/>
                <w:sz w:val="20"/>
              </w:rPr>
            </w:pP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</w:tr>
      <w:tr w:rsidR="00B559A0" w:rsidRPr="006A5FD1" w:rsidTr="001D391F">
        <w:tblPrEx>
          <w:tblLook w:val="0000" w:firstRow="0" w:lastRow="0" w:firstColumn="0" w:lastColumn="0" w:noHBand="0" w:noVBand="0"/>
        </w:tblPrEx>
        <w:trPr>
          <w:trHeight w:hRule="exact" w:val="288"/>
          <w:tblHeader/>
          <w:jc w:val="center"/>
        </w:trPr>
        <w:tc>
          <w:tcPr>
            <w:tcW w:w="108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559A0" w:rsidRPr="00283251" w:rsidRDefault="00283251" w:rsidP="00AB60FE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/>
                <w:szCs w:val="16"/>
              </w:rPr>
            </w:pPr>
            <w:r w:rsidRPr="00283251">
              <w:rPr>
                <w:rFonts w:cs="Arial"/>
                <w:b/>
                <w:szCs w:val="16"/>
                <w:lang w:eastAsia="fr-CA"/>
              </w:rPr>
              <w:t>Principaux risques identifiés lors de l'analyse</w:t>
            </w:r>
          </w:p>
        </w:tc>
      </w:tr>
    </w:tbl>
    <w:p w:rsidR="00904761" w:rsidRDefault="00904761" w:rsidP="00AB60FE">
      <w:pPr>
        <w:pStyle w:val="Sous-titres"/>
        <w:tabs>
          <w:tab w:val="clear" w:pos="8504"/>
          <w:tab w:val="left" w:pos="1320"/>
          <w:tab w:val="left" w:pos="2520"/>
          <w:tab w:val="left" w:pos="3720"/>
          <w:tab w:val="left" w:pos="4680"/>
          <w:tab w:val="left" w:pos="5640"/>
          <w:tab w:val="left" w:pos="6720"/>
          <w:tab w:val="left" w:pos="7680"/>
        </w:tabs>
        <w:spacing w:line="40" w:lineRule="exact"/>
        <w:ind w:left="120"/>
        <w:rPr>
          <w:rFonts w:ascii="Times New Roman" w:hAnsi="Times New Roman"/>
          <w:sz w:val="20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8" w:type="dxa"/>
        <w:jc w:val="center"/>
        <w:tblBorders>
          <w:left w:val="single" w:sz="6" w:space="0" w:color="7F7F7F"/>
          <w:bottom w:val="single" w:sz="4" w:space="0" w:color="7F7F7F"/>
          <w:right w:val="single" w:sz="6" w:space="0" w:color="7F7F7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"/>
        <w:gridCol w:w="2692"/>
        <w:gridCol w:w="2701"/>
        <w:gridCol w:w="2700"/>
        <w:gridCol w:w="2707"/>
      </w:tblGrid>
      <w:tr w:rsidR="00283251" w:rsidRPr="00DD6ECB" w:rsidTr="004636C2">
        <w:trPr>
          <w:trHeight w:val="288"/>
          <w:jc w:val="center"/>
        </w:trPr>
        <w:tc>
          <w:tcPr>
            <w:tcW w:w="27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3251" w:rsidRPr="00DD6ECB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DD6ECB">
              <w:rPr>
                <w:rFonts w:cs="Arial"/>
                <w:szCs w:val="16"/>
              </w:rPr>
              <w:lastRenderedPageBreak/>
              <w:t>Description</w:t>
            </w:r>
          </w:p>
        </w:tc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3251" w:rsidRPr="00DD6ECB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DD6ECB">
              <w:rPr>
                <w:rFonts w:cs="Arial"/>
                <w:szCs w:val="16"/>
              </w:rPr>
              <w:t>Causes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3251" w:rsidRPr="00DD6ECB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DD6ECB">
              <w:rPr>
                <w:rFonts w:cs="Arial"/>
                <w:szCs w:val="16"/>
              </w:rPr>
              <w:t>Conséquences</w:t>
            </w:r>
          </w:p>
        </w:tc>
        <w:tc>
          <w:tcPr>
            <w:tcW w:w="27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83251" w:rsidRPr="00F20709" w:rsidRDefault="00F20709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 w:val="18"/>
                <w:szCs w:val="18"/>
              </w:rPr>
            </w:pPr>
            <w:r w:rsidRPr="00F20709">
              <w:rPr>
                <w:rFonts w:cs="Arial"/>
                <w:color w:val="000000"/>
                <w:szCs w:val="18"/>
                <w:lang w:eastAsia="fr-CA"/>
              </w:rPr>
              <w:t>Plan de réponses</w:t>
            </w:r>
          </w:p>
        </w:tc>
      </w:tr>
      <w:tr w:rsidR="00283251" w:rsidRPr="001F088A" w:rsidTr="004636C2">
        <w:trPr>
          <w:trHeight w:val="288"/>
          <w:jc w:val="center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</w:tr>
      <w:tr w:rsidR="00283251" w:rsidRPr="001F088A" w:rsidTr="00DD6ECB">
        <w:trPr>
          <w:trHeight w:val="288"/>
          <w:jc w:val="center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</w:tr>
      <w:tr w:rsidR="00283251" w:rsidRPr="001F088A" w:rsidTr="00DD6ECB">
        <w:trPr>
          <w:trHeight w:val="288"/>
          <w:jc w:val="center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</w:tr>
      <w:tr w:rsidR="00283251" w:rsidRPr="001F088A" w:rsidTr="00283251">
        <w:trPr>
          <w:gridBefore w:val="1"/>
          <w:wBefore w:w="8" w:type="dxa"/>
          <w:trHeight w:hRule="exact" w:val="144"/>
          <w:jc w:val="center"/>
        </w:trPr>
        <w:tc>
          <w:tcPr>
            <w:tcW w:w="1080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</w:tr>
      <w:tr w:rsidR="00283251" w:rsidRPr="006A5FD1" w:rsidTr="001D391F">
        <w:tblPrEx>
          <w:tblBorders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hRule="exact" w:val="288"/>
          <w:tblHeader/>
          <w:jc w:val="center"/>
        </w:trPr>
        <w:tc>
          <w:tcPr>
            <w:tcW w:w="108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283251" w:rsidRPr="00283251" w:rsidRDefault="00283251" w:rsidP="002F1D6C">
            <w:pPr>
              <w:pStyle w:val="Sous-titres"/>
              <w:tabs>
                <w:tab w:val="left" w:pos="366"/>
              </w:tabs>
              <w:ind w:left="120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  <w:lang w:eastAsia="fr-CA"/>
              </w:rPr>
              <w:t>Liste des risques matérialisés</w:t>
            </w:r>
          </w:p>
        </w:tc>
      </w:tr>
      <w:tr w:rsidR="00283251" w:rsidRPr="00DD6ECB" w:rsidTr="004636C2">
        <w:trPr>
          <w:trHeight w:val="288"/>
          <w:jc w:val="center"/>
        </w:trPr>
        <w:tc>
          <w:tcPr>
            <w:tcW w:w="27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3251" w:rsidRPr="00DD6ECB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DD6ECB">
              <w:rPr>
                <w:rFonts w:cs="Arial"/>
                <w:szCs w:val="16"/>
              </w:rPr>
              <w:t>Description</w:t>
            </w:r>
          </w:p>
        </w:tc>
        <w:tc>
          <w:tcPr>
            <w:tcW w:w="2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3251" w:rsidRPr="00DD6ECB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DD6ECB">
              <w:rPr>
                <w:rFonts w:cs="Arial"/>
                <w:szCs w:val="16"/>
              </w:rPr>
              <w:t>Éléments décl</w:t>
            </w:r>
            <w:r w:rsidR="00DD6ECB">
              <w:t>e</w:t>
            </w:r>
            <w:r w:rsidRPr="00DD6ECB">
              <w:rPr>
                <w:rFonts w:cs="Arial"/>
                <w:szCs w:val="16"/>
              </w:rPr>
              <w:t>ncheurs</w:t>
            </w: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3251" w:rsidRPr="00DD6ECB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DD6ECB">
              <w:rPr>
                <w:rFonts w:cs="Arial"/>
                <w:szCs w:val="16"/>
              </w:rPr>
              <w:t>Impacts sur les coûts</w:t>
            </w:r>
          </w:p>
        </w:tc>
        <w:tc>
          <w:tcPr>
            <w:tcW w:w="27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83251" w:rsidRPr="00DD6ECB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jc w:val="center"/>
              <w:rPr>
                <w:rFonts w:cs="Arial"/>
                <w:szCs w:val="16"/>
              </w:rPr>
            </w:pPr>
            <w:r w:rsidRPr="00DD6ECB">
              <w:rPr>
                <w:rFonts w:cs="Arial"/>
                <w:szCs w:val="16"/>
              </w:rPr>
              <w:t>Impacts sur l’échéancier</w:t>
            </w:r>
          </w:p>
        </w:tc>
      </w:tr>
      <w:tr w:rsidR="00283251" w:rsidRPr="001F088A" w:rsidTr="004636C2">
        <w:trPr>
          <w:trHeight w:val="288"/>
          <w:jc w:val="center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</w:tr>
      <w:tr w:rsidR="00283251" w:rsidRPr="001F088A" w:rsidTr="00DD6ECB">
        <w:trPr>
          <w:trHeight w:val="288"/>
          <w:jc w:val="center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</w:tr>
      <w:tr w:rsidR="00283251" w:rsidRPr="001F088A" w:rsidTr="00DD6ECB">
        <w:trPr>
          <w:trHeight w:val="288"/>
          <w:jc w:val="center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</w:tr>
      <w:tr w:rsidR="00283251" w:rsidRPr="001F088A" w:rsidTr="00DD6ECB">
        <w:trPr>
          <w:trHeight w:val="288"/>
          <w:jc w:val="center"/>
        </w:trPr>
        <w:tc>
          <w:tcPr>
            <w:tcW w:w="27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83251" w:rsidRDefault="00283251" w:rsidP="00283251">
            <w:pPr>
              <w:pStyle w:val="Sous-titres"/>
              <w:tabs>
                <w:tab w:val="clear" w:pos="8504"/>
                <w:tab w:val="left" w:pos="1320"/>
                <w:tab w:val="left" w:pos="2520"/>
                <w:tab w:val="left" w:pos="3720"/>
                <w:tab w:val="left" w:pos="4680"/>
                <w:tab w:val="left" w:pos="5640"/>
                <w:tab w:val="left" w:pos="6720"/>
                <w:tab w:val="left" w:pos="7680"/>
              </w:tabs>
              <w:spacing w:line="240" w:lineRule="auto"/>
              <w:ind w:left="115" w:right="115"/>
              <w:rPr>
                <w:rFonts w:ascii="Times New Roman" w:hAnsi="Times New Roman"/>
                <w:sz w:val="20"/>
              </w:rPr>
            </w:pPr>
          </w:p>
        </w:tc>
      </w:tr>
    </w:tbl>
    <w:p w:rsidR="00904761" w:rsidRDefault="00904761" w:rsidP="00925004">
      <w:pPr>
        <w:pStyle w:val="Sous-titres"/>
        <w:tabs>
          <w:tab w:val="left" w:pos="366"/>
        </w:tabs>
        <w:spacing w:before="40" w:line="240" w:lineRule="auto"/>
        <w:ind w:left="120"/>
        <w:rPr>
          <w:rFonts w:ascii="Times New Roman" w:hAnsi="Times New Roman"/>
          <w:bCs/>
          <w:sz w:val="20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7"/>
        <w:gridCol w:w="5040"/>
        <w:gridCol w:w="1350"/>
        <w:gridCol w:w="1350"/>
        <w:gridCol w:w="133"/>
        <w:gridCol w:w="1217"/>
        <w:gridCol w:w="1355"/>
      </w:tblGrid>
      <w:tr w:rsidR="00085DED" w:rsidRPr="001F088A" w:rsidTr="00085DED">
        <w:trPr>
          <w:trHeight w:hRule="exact" w:val="120"/>
          <w:jc w:val="center"/>
        </w:trPr>
        <w:tc>
          <w:tcPr>
            <w:tcW w:w="10802" w:type="dxa"/>
            <w:gridSpan w:val="7"/>
            <w:shd w:val="clear" w:color="auto" w:fill="auto"/>
            <w:vAlign w:val="center"/>
          </w:tcPr>
          <w:p w:rsidR="00085DED" w:rsidRPr="00085DED" w:rsidRDefault="00085DED" w:rsidP="00925004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Cs/>
                <w:sz w:val="14"/>
                <w:szCs w:val="14"/>
              </w:rPr>
            </w:pPr>
          </w:p>
        </w:tc>
      </w:tr>
      <w:tr w:rsidR="00340E3D" w:rsidRPr="001F088A" w:rsidTr="00085DED">
        <w:trPr>
          <w:trHeight w:val="835"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bottom w:val="single" w:sz="8" w:space="0" w:color="7F7F7F" w:themeColor="text1" w:themeTint="80"/>
              <w:right w:val="single" w:sz="6" w:space="0" w:color="7F7F7F"/>
            </w:tcBorders>
            <w:shd w:val="clear" w:color="auto" w:fill="000000"/>
            <w:vAlign w:val="center"/>
          </w:tcPr>
          <w:p w:rsidR="00340E3D" w:rsidRPr="001F088A" w:rsidRDefault="0029733A" w:rsidP="00821605">
            <w:pPr>
              <w:pStyle w:val="Sous-titres"/>
              <w:keepLines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7</w:t>
            </w:r>
          </w:p>
        </w:tc>
        <w:tc>
          <w:tcPr>
            <w:tcW w:w="7873" w:type="dxa"/>
            <w:gridSpan w:val="4"/>
            <w:tcBorders>
              <w:top w:val="single" w:sz="6" w:space="0" w:color="7F7F7F"/>
              <w:left w:val="single" w:sz="6" w:space="0" w:color="7F7F7F"/>
              <w:bottom w:val="single" w:sz="8" w:space="0" w:color="7F7F7F" w:themeColor="text1" w:themeTint="80"/>
            </w:tcBorders>
            <w:shd w:val="clear" w:color="auto" w:fill="BFBFBF"/>
            <w:vAlign w:val="center"/>
          </w:tcPr>
          <w:p w:rsidR="00340E3D" w:rsidRDefault="00340E3D" w:rsidP="00821605">
            <w:pPr>
              <w:pStyle w:val="Sous-titres"/>
              <w:keepLines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iCs/>
                <w:szCs w:val="16"/>
              </w:rPr>
            </w:pPr>
            <w:r>
              <w:rPr>
                <w:rFonts w:cs="Arial"/>
                <w:b/>
                <w:bCs/>
                <w:sz w:val="18"/>
              </w:rPr>
              <w:t>Contrainte</w:t>
            </w:r>
            <w:r w:rsidRPr="00E277DF">
              <w:rPr>
                <w:rFonts w:cs="Arial"/>
                <w:b/>
                <w:bCs/>
                <w:sz w:val="18"/>
              </w:rPr>
              <w:t>s</w:t>
            </w:r>
            <w:r w:rsidRPr="006C0A20">
              <w:rPr>
                <w:rFonts w:cs="Arial"/>
                <w:iCs/>
                <w:szCs w:val="16"/>
              </w:rPr>
              <w:t xml:space="preserve"> </w:t>
            </w:r>
          </w:p>
          <w:p w:rsidR="00340E3D" w:rsidRPr="001C3875" w:rsidRDefault="001C3875" w:rsidP="001C3875">
            <w:pPr>
              <w:pStyle w:val="Sous-titres"/>
              <w:keepLines/>
              <w:tabs>
                <w:tab w:val="left" w:pos="366"/>
              </w:tabs>
              <w:spacing w:before="20" w:line="160" w:lineRule="exact"/>
              <w:ind w:left="120" w:right="359"/>
              <w:rPr>
                <w:rFonts w:cs="Arial"/>
                <w:b/>
                <w:bCs/>
                <w:szCs w:val="16"/>
              </w:rPr>
            </w:pPr>
            <w:r w:rsidRPr="001C3875">
              <w:rPr>
                <w:rFonts w:cs="Arial"/>
                <w:szCs w:val="16"/>
              </w:rPr>
              <w:t xml:space="preserve">Énumérer les contraintes reliées, entre autres, à l’environnement biophysique et humain, au déplacement des services publics, aux acquisitions, aux politiques et aux ressources humaines. </w:t>
            </w:r>
            <w:r w:rsidR="00530048">
              <w:rPr>
                <w:rFonts w:cs="Arial"/>
                <w:szCs w:val="16"/>
              </w:rPr>
              <w:br/>
            </w:r>
            <w:r w:rsidRPr="001C3875">
              <w:rPr>
                <w:rFonts w:cs="Arial"/>
                <w:szCs w:val="16"/>
              </w:rPr>
              <w:t>Évaluer l’impact de ces contraintes en termes de contenu, de délais de coûts et de qualité.</w:t>
            </w:r>
          </w:p>
        </w:tc>
        <w:tc>
          <w:tcPr>
            <w:tcW w:w="2572" w:type="dxa"/>
            <w:gridSpan w:val="2"/>
            <w:tcBorders>
              <w:top w:val="single" w:sz="6" w:space="0" w:color="7F7F7F"/>
              <w:bottom w:val="single" w:sz="8" w:space="0" w:color="7F7F7F" w:themeColor="text1" w:themeTint="80"/>
              <w:right w:val="single" w:sz="6" w:space="0" w:color="7F7F7F"/>
            </w:tcBorders>
            <w:shd w:val="clear" w:color="auto" w:fill="BFBFBF"/>
            <w:vAlign w:val="center"/>
          </w:tcPr>
          <w:p w:rsidR="00BB770A" w:rsidRPr="00BB770A" w:rsidRDefault="00340E3D" w:rsidP="00BB770A">
            <w:pPr>
              <w:pStyle w:val="Sous-titres"/>
              <w:keepLines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340E3D" w:rsidRPr="005C3E13" w:rsidRDefault="00340E3D" w:rsidP="00821605">
            <w:pPr>
              <w:pStyle w:val="reportNumPro"/>
              <w:keepLines/>
            </w:pPr>
            <w:r>
              <w:fldChar w:fldCharType="end"/>
            </w:r>
            <w:r w:rsidR="00D4480A">
              <w:fldChar w:fldCharType="begin"/>
            </w:r>
            <w:r w:rsidR="00D4480A">
              <w:instrText xml:space="preserve"> REF Numproj \h </w:instrText>
            </w:r>
            <w:r w:rsidR="00D4480A">
              <w:fldChar w:fldCharType="separate"/>
            </w:r>
            <w:r w:rsidR="00BB770A">
              <w:rPr>
                <w:rFonts w:cs="Arial"/>
                <w:bCs w:val="0"/>
                <w:sz w:val="18"/>
                <w:szCs w:val="18"/>
              </w:rPr>
              <w:t xml:space="preserve">     </w:t>
            </w:r>
            <w:r w:rsidR="00D4480A">
              <w:fldChar w:fldCharType="end"/>
            </w:r>
          </w:p>
        </w:tc>
      </w:tr>
      <w:tr w:rsidR="00FA456D" w:rsidRPr="001F088A" w:rsidTr="00630028">
        <w:trPr>
          <w:trHeight w:hRule="exact" w:val="360"/>
          <w:tblHeader/>
          <w:jc w:val="center"/>
        </w:trPr>
        <w:tc>
          <w:tcPr>
            <w:tcW w:w="5397" w:type="dxa"/>
            <w:gridSpan w:val="2"/>
            <w:vMerge w:val="restart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:rsidR="00FA456D" w:rsidRPr="00E277DF" w:rsidRDefault="00FA456D" w:rsidP="00821605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Description</w:t>
            </w:r>
          </w:p>
        </w:tc>
        <w:tc>
          <w:tcPr>
            <w:tcW w:w="5405" w:type="dxa"/>
            <w:gridSpan w:val="5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:rsidR="00FA456D" w:rsidRPr="00471FC2" w:rsidRDefault="00FA456D" w:rsidP="00821605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Niveau d’impact (élevé, moyen, faible)</w:t>
            </w:r>
          </w:p>
        </w:tc>
      </w:tr>
      <w:tr w:rsidR="00FA456D" w:rsidRPr="001F088A" w:rsidTr="00630028">
        <w:trPr>
          <w:trHeight w:hRule="exact" w:val="360"/>
          <w:tblHeader/>
          <w:jc w:val="center"/>
        </w:trPr>
        <w:tc>
          <w:tcPr>
            <w:tcW w:w="5397" w:type="dxa"/>
            <w:gridSpan w:val="2"/>
            <w:vMerge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D9D9D9" w:themeFill="background1" w:themeFillShade="D9"/>
            <w:vAlign w:val="center"/>
          </w:tcPr>
          <w:p w:rsidR="00FA456D" w:rsidRDefault="00FA456D" w:rsidP="00821605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FA456D" w:rsidRPr="008B1170" w:rsidRDefault="00FA456D" w:rsidP="00821605">
            <w:pPr>
              <w:keepLines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B1170">
              <w:rPr>
                <w:rFonts w:ascii="Arial" w:hAnsi="Arial" w:cs="Arial"/>
                <w:sz w:val="16"/>
                <w:szCs w:val="18"/>
              </w:rPr>
              <w:t>Contenu</w:t>
            </w:r>
          </w:p>
        </w:tc>
        <w:tc>
          <w:tcPr>
            <w:tcW w:w="1350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FA456D" w:rsidRPr="008B1170" w:rsidRDefault="00FA456D" w:rsidP="00821605">
            <w:pPr>
              <w:keepLines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B1170">
              <w:rPr>
                <w:rFonts w:ascii="Arial" w:hAnsi="Arial" w:cs="Arial"/>
                <w:sz w:val="16"/>
                <w:szCs w:val="18"/>
              </w:rPr>
              <w:t>Délais</w:t>
            </w:r>
          </w:p>
        </w:tc>
        <w:tc>
          <w:tcPr>
            <w:tcW w:w="1350" w:type="dxa"/>
            <w:gridSpan w:val="2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FA456D" w:rsidRPr="008B1170" w:rsidRDefault="00FA456D" w:rsidP="00821605">
            <w:pPr>
              <w:keepLines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B1170">
              <w:rPr>
                <w:rFonts w:ascii="Arial" w:hAnsi="Arial" w:cs="Arial"/>
                <w:sz w:val="16"/>
                <w:szCs w:val="18"/>
              </w:rPr>
              <w:t>Coûts</w:t>
            </w:r>
          </w:p>
        </w:tc>
        <w:tc>
          <w:tcPr>
            <w:tcW w:w="1355" w:type="dxa"/>
            <w:tcBorders>
              <w:top w:val="single" w:sz="8" w:space="0" w:color="7F7F7F" w:themeColor="text1" w:themeTint="80"/>
              <w:left w:val="single" w:sz="8" w:space="0" w:color="7F7F7F" w:themeColor="text1" w:themeTint="80"/>
              <w:bottom w:val="single" w:sz="8" w:space="0" w:color="7F7F7F" w:themeColor="text1" w:themeTint="80"/>
              <w:right w:val="single" w:sz="8" w:space="0" w:color="7F7F7F" w:themeColor="text1" w:themeTint="80"/>
            </w:tcBorders>
            <w:shd w:val="clear" w:color="auto" w:fill="auto"/>
            <w:vAlign w:val="center"/>
          </w:tcPr>
          <w:p w:rsidR="00FA456D" w:rsidRPr="008B1170" w:rsidRDefault="00FA456D" w:rsidP="00821605">
            <w:pPr>
              <w:keepLines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B1170">
              <w:rPr>
                <w:rFonts w:ascii="Arial" w:hAnsi="Arial" w:cs="Arial"/>
                <w:sz w:val="16"/>
                <w:szCs w:val="18"/>
              </w:rPr>
              <w:t>Qualité</w:t>
            </w:r>
          </w:p>
        </w:tc>
      </w:tr>
    </w:tbl>
    <w:p w:rsidR="00904761" w:rsidRDefault="00904761" w:rsidP="00A82016">
      <w:pPr>
        <w:ind w:left="120"/>
        <w:rPr>
          <w:color w:val="7F7F7F"/>
          <w:sz w:val="20"/>
          <w:szCs w:val="20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5397"/>
        <w:gridCol w:w="1350"/>
        <w:gridCol w:w="1350"/>
        <w:gridCol w:w="1350"/>
        <w:gridCol w:w="1355"/>
      </w:tblGrid>
      <w:tr w:rsidR="00FA456D" w:rsidRPr="001F088A" w:rsidTr="00630028">
        <w:trPr>
          <w:trHeight w:val="1439"/>
          <w:jc w:val="center"/>
        </w:trPr>
        <w:tc>
          <w:tcPr>
            <w:tcW w:w="5397" w:type="dxa"/>
            <w:tcBorders>
              <w:left w:val="single" w:sz="6" w:space="0" w:color="7F7F7F"/>
              <w:bottom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A82016" w:rsidP="00A82016">
            <w:pPr>
              <w:ind w:left="120"/>
              <w:rPr>
                <w:rFonts w:ascii="Arial" w:hAnsi="Arial" w:cs="Arial"/>
                <w:color w:val="7F7F7F"/>
                <w:sz w:val="18"/>
                <w:szCs w:val="18"/>
              </w:rPr>
            </w:pPr>
            <w:r w:rsidRPr="008B1170">
              <w:rPr>
                <w:rFonts w:ascii="Arial" w:hAnsi="Arial" w:cs="Arial"/>
                <w:color w:val="7F7F7F"/>
                <w:sz w:val="16"/>
                <w:szCs w:val="18"/>
              </w:rPr>
              <w:lastRenderedPageBreak/>
              <w:t>Exemp</w:t>
            </w:r>
            <w:r w:rsidR="00C85C08" w:rsidRPr="008B1170">
              <w:rPr>
                <w:rFonts w:ascii="Arial" w:hAnsi="Arial" w:cs="Arial"/>
                <w:color w:val="7F7F7F"/>
                <w:sz w:val="16"/>
                <w:szCs w:val="18"/>
              </w:rPr>
              <w:t>les : «</w:t>
            </w:r>
            <w:r w:rsidRPr="008B1170">
              <w:rPr>
                <w:rFonts w:ascii="Arial" w:hAnsi="Arial" w:cs="Arial"/>
                <w:color w:val="7F7F7F"/>
                <w:sz w:val="16"/>
                <w:szCs w:val="18"/>
              </w:rPr>
              <w:t xml:space="preserve"> Zone humide, assujettissement à la procédure d’étude d’impact environnementale, respect des dates de restriction relatives </w:t>
            </w:r>
            <w:r w:rsidR="00EE3120">
              <w:rPr>
                <w:rFonts w:ascii="Arial" w:hAnsi="Arial" w:cs="Arial"/>
                <w:color w:val="7F7F7F"/>
                <w:sz w:val="16"/>
                <w:szCs w:val="18"/>
              </w:rPr>
              <w:br/>
            </w:r>
            <w:r w:rsidRPr="008B1170">
              <w:rPr>
                <w:rFonts w:ascii="Arial" w:hAnsi="Arial" w:cs="Arial"/>
                <w:color w:val="7F7F7F"/>
                <w:sz w:val="16"/>
                <w:szCs w:val="18"/>
              </w:rPr>
              <w:t xml:space="preserve">à la protection des milieux humides – Acquisitions : 5 commerces, </w:t>
            </w:r>
            <w:r w:rsidR="00EE3120">
              <w:rPr>
                <w:rFonts w:ascii="Arial" w:hAnsi="Arial" w:cs="Arial"/>
                <w:color w:val="7F7F7F"/>
                <w:sz w:val="16"/>
                <w:szCs w:val="18"/>
              </w:rPr>
              <w:br/>
            </w:r>
            <w:r w:rsidRPr="008B1170">
              <w:rPr>
                <w:rFonts w:ascii="Arial" w:hAnsi="Arial" w:cs="Arial"/>
                <w:color w:val="7F7F7F"/>
                <w:sz w:val="16"/>
                <w:szCs w:val="18"/>
              </w:rPr>
              <w:t xml:space="preserve">30 maisons, etc. – Topographie naturelle (vallons), présence importante de roc – Terrains contaminés – Travaux de nuit, mise en service pour </w:t>
            </w:r>
            <w:r w:rsidR="00EE3120">
              <w:rPr>
                <w:rFonts w:ascii="Arial" w:hAnsi="Arial" w:cs="Arial"/>
                <w:color w:val="7F7F7F"/>
                <w:sz w:val="16"/>
                <w:szCs w:val="18"/>
              </w:rPr>
              <w:br/>
            </w:r>
            <w:r w:rsidRPr="008B1170">
              <w:rPr>
                <w:rFonts w:ascii="Arial" w:hAnsi="Arial" w:cs="Arial"/>
                <w:color w:val="7F7F7F"/>
                <w:sz w:val="16"/>
                <w:szCs w:val="18"/>
              </w:rPr>
              <w:t>une date précise – Pas de perturbation de circulation sur la voie ferrée – Expérimentation de l’analyse de la valeur. »</w:t>
            </w:r>
          </w:p>
        </w:tc>
        <w:tc>
          <w:tcPr>
            <w:tcW w:w="1350" w:type="dxa"/>
            <w:tcBorders>
              <w:left w:val="single" w:sz="6" w:space="0" w:color="7F7F7F"/>
              <w:bottom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6" w:space="0" w:color="7F7F7F"/>
              <w:bottom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left w:val="single" w:sz="6" w:space="0" w:color="7F7F7F"/>
              <w:bottom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left w:val="single" w:sz="6" w:space="0" w:color="7F7F7F"/>
              <w:bottom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456D" w:rsidRPr="001F088A" w:rsidTr="00085DED">
        <w:trPr>
          <w:trHeight w:val="360"/>
          <w:jc w:val="center"/>
        </w:trPr>
        <w:tc>
          <w:tcPr>
            <w:tcW w:w="5397" w:type="dxa"/>
            <w:tcBorders>
              <w:top w:val="single" w:sz="4" w:space="0" w:color="7F7F7F"/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456D" w:rsidRPr="001F088A" w:rsidTr="00085DED">
        <w:trPr>
          <w:trHeight w:val="360"/>
          <w:jc w:val="center"/>
        </w:trPr>
        <w:tc>
          <w:tcPr>
            <w:tcW w:w="5397" w:type="dxa"/>
            <w:tcBorders>
              <w:top w:val="single" w:sz="4" w:space="0" w:color="7F7F7F"/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456D" w:rsidRPr="001F088A" w:rsidTr="00085DED">
        <w:trPr>
          <w:trHeight w:val="360"/>
          <w:jc w:val="center"/>
        </w:trPr>
        <w:tc>
          <w:tcPr>
            <w:tcW w:w="5397" w:type="dxa"/>
            <w:tcBorders>
              <w:top w:val="single" w:sz="4" w:space="0" w:color="7F7F7F"/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9663E" w:rsidRPr="00BB3602" w:rsidRDefault="00F9663E" w:rsidP="00F9663E">
            <w:pPr>
              <w:pStyle w:val="Sous-titres"/>
              <w:tabs>
                <w:tab w:val="left" w:pos="366"/>
              </w:tabs>
              <w:spacing w:before="40" w:line="240" w:lineRule="auto"/>
              <w:ind w:left="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3EE1" w:rsidRPr="001F088A" w:rsidTr="00085DED">
        <w:trPr>
          <w:trHeight w:val="360"/>
          <w:jc w:val="center"/>
        </w:trPr>
        <w:tc>
          <w:tcPr>
            <w:tcW w:w="5397" w:type="dxa"/>
            <w:tcBorders>
              <w:top w:val="single" w:sz="4" w:space="0" w:color="7F7F7F"/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456D" w:rsidRPr="001F088A" w:rsidTr="00085DED">
        <w:trPr>
          <w:trHeight w:val="360"/>
          <w:jc w:val="center"/>
        </w:trPr>
        <w:tc>
          <w:tcPr>
            <w:tcW w:w="5397" w:type="dxa"/>
            <w:tcBorders>
              <w:top w:val="single" w:sz="4" w:space="0" w:color="7F7F7F"/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3EE1" w:rsidRPr="001F088A" w:rsidTr="00085DED">
        <w:trPr>
          <w:trHeight w:val="360"/>
          <w:jc w:val="center"/>
        </w:trPr>
        <w:tc>
          <w:tcPr>
            <w:tcW w:w="5397" w:type="dxa"/>
            <w:tcBorders>
              <w:top w:val="single" w:sz="4" w:space="0" w:color="7F7F7F"/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3EE1" w:rsidRPr="001F088A" w:rsidTr="00085DED">
        <w:trPr>
          <w:trHeight w:val="360"/>
          <w:jc w:val="center"/>
        </w:trPr>
        <w:tc>
          <w:tcPr>
            <w:tcW w:w="5397" w:type="dxa"/>
            <w:tcBorders>
              <w:top w:val="single" w:sz="4" w:space="0" w:color="7F7F7F"/>
              <w:left w:val="single" w:sz="6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5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spacing w:before="40"/>
              <w:ind w:left="120" w:right="120"/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04761" w:rsidRDefault="00904761" w:rsidP="00925004">
      <w:pPr>
        <w:jc w:val="center"/>
        <w:rPr>
          <w:rFonts w:ascii="Arial" w:hAnsi="Arial" w:cs="Arial"/>
          <w:sz w:val="18"/>
          <w:szCs w:val="18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57"/>
        <w:gridCol w:w="6842"/>
        <w:gridCol w:w="1031"/>
        <w:gridCol w:w="2572"/>
      </w:tblGrid>
      <w:tr w:rsidR="001E27D8" w:rsidRPr="001F088A" w:rsidTr="00085DED">
        <w:trPr>
          <w:trHeight w:hRule="exact" w:val="120"/>
          <w:jc w:val="center"/>
        </w:trPr>
        <w:tc>
          <w:tcPr>
            <w:tcW w:w="10802" w:type="dxa"/>
            <w:gridSpan w:val="4"/>
            <w:tcBorders>
              <w:top w:val="single" w:sz="6" w:space="0" w:color="7F7F7F"/>
              <w:bottom w:val="single" w:sz="6" w:space="0" w:color="7F7F7F"/>
            </w:tcBorders>
            <w:shd w:val="clear" w:color="auto" w:fill="auto"/>
            <w:vAlign w:val="center"/>
          </w:tcPr>
          <w:p w:rsidR="001E27D8" w:rsidRDefault="001E27D8" w:rsidP="0092500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41F2" w:rsidRPr="001F088A" w:rsidTr="00630028">
        <w:trPr>
          <w:trHeight w:val="835"/>
          <w:jc w:val="center"/>
        </w:trPr>
        <w:tc>
          <w:tcPr>
            <w:tcW w:w="3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8F41F2" w:rsidRPr="001F088A" w:rsidRDefault="000074F1" w:rsidP="00E277DF">
            <w:pPr>
              <w:pStyle w:val="Sous-titres"/>
              <w:tabs>
                <w:tab w:val="left" w:pos="366"/>
              </w:tabs>
              <w:spacing w:before="20" w:line="240" w:lineRule="auto"/>
              <w:ind w:left="120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8</w:t>
            </w:r>
          </w:p>
        </w:tc>
        <w:tc>
          <w:tcPr>
            <w:tcW w:w="787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8F41F2" w:rsidRDefault="008F41F2" w:rsidP="00CA5B05">
            <w:pPr>
              <w:pStyle w:val="Sous-titres"/>
              <w:tabs>
                <w:tab w:val="left" w:pos="366"/>
              </w:tabs>
              <w:spacing w:before="20" w:line="240" w:lineRule="auto"/>
              <w:ind w:left="120" w:right="312"/>
              <w:rPr>
                <w:rFonts w:cs="Arial"/>
                <w:iCs/>
                <w:szCs w:val="16"/>
              </w:rPr>
            </w:pPr>
            <w:r>
              <w:rPr>
                <w:rFonts w:cs="Arial"/>
                <w:b/>
                <w:bCs/>
                <w:sz w:val="18"/>
              </w:rPr>
              <w:t>Gestion des communications</w:t>
            </w:r>
            <w:r w:rsidRPr="006C0A20">
              <w:rPr>
                <w:rFonts w:cs="Arial"/>
                <w:iCs/>
                <w:szCs w:val="16"/>
              </w:rPr>
              <w:t xml:space="preserve"> </w:t>
            </w:r>
          </w:p>
          <w:p w:rsidR="008F41F2" w:rsidRDefault="008F41F2" w:rsidP="00CA5B05">
            <w:pPr>
              <w:pStyle w:val="Sous-titres"/>
              <w:tabs>
                <w:tab w:val="left" w:pos="366"/>
              </w:tabs>
              <w:spacing w:before="20" w:line="240" w:lineRule="auto"/>
              <w:ind w:left="120" w:right="312"/>
              <w:rPr>
                <w:rFonts w:cs="Arial"/>
                <w:b/>
                <w:bCs/>
                <w:sz w:val="18"/>
              </w:rPr>
            </w:pPr>
            <w:r w:rsidRPr="006C0A20">
              <w:rPr>
                <w:rFonts w:cs="Arial"/>
                <w:iCs/>
                <w:szCs w:val="16"/>
              </w:rPr>
              <w:t xml:space="preserve">Dresser </w:t>
            </w:r>
            <w:smartTag w:uri="urn:schemas-microsoft-com:office:smarttags" w:element="PersonName">
              <w:smartTagPr>
                <w:attr w:name="ProductID" w:val="LA LISTE DES"/>
              </w:smartTagPr>
              <w:r w:rsidRPr="006C0A20">
                <w:rPr>
                  <w:rFonts w:cs="Arial"/>
                  <w:iCs/>
                  <w:szCs w:val="16"/>
                </w:rPr>
                <w:t>la liste des</w:t>
              </w:r>
            </w:smartTag>
            <w:r>
              <w:rPr>
                <w:rFonts w:cs="Arial"/>
                <w:iCs/>
                <w:szCs w:val="16"/>
              </w:rPr>
              <w:t xml:space="preserve"> communic</w:t>
            </w:r>
            <w:r w:rsidRPr="006C0A20">
              <w:rPr>
                <w:rFonts w:cs="Arial"/>
                <w:iCs/>
                <w:szCs w:val="16"/>
              </w:rPr>
              <w:t>ations (documents, réunions</w:t>
            </w:r>
            <w:r w:rsidR="00CA5B05">
              <w:rPr>
                <w:rFonts w:cs="Arial"/>
                <w:iCs/>
                <w:szCs w:val="16"/>
              </w:rPr>
              <w:t>,</w:t>
            </w:r>
            <w:r w:rsidRPr="006C0A20">
              <w:rPr>
                <w:rFonts w:cs="Arial"/>
                <w:iCs/>
                <w:szCs w:val="16"/>
              </w:rPr>
              <w:t xml:space="preserve"> consultation, etc.) importantes pour le projet</w:t>
            </w:r>
            <w:r>
              <w:rPr>
                <w:rFonts w:cs="Arial"/>
                <w:iCs/>
                <w:szCs w:val="16"/>
              </w:rPr>
              <w:t>.</w:t>
            </w:r>
          </w:p>
        </w:tc>
        <w:tc>
          <w:tcPr>
            <w:tcW w:w="257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8F41F2" w:rsidRPr="005C3E13" w:rsidRDefault="00D4480A" w:rsidP="00443AC5">
            <w:pPr>
              <w:pStyle w:val="reportNumPro"/>
              <w:keepNext/>
            </w:pPr>
            <w:r>
              <w:fldChar w:fldCharType="begin"/>
            </w:r>
            <w:r>
              <w:instrText xml:space="preserve"> REF Numproj \h </w:instrText>
            </w:r>
            <w:r>
              <w:fldChar w:fldCharType="separate"/>
            </w:r>
            <w:r w:rsidR="00BB770A">
              <w:rPr>
                <w:rFonts w:cs="Arial"/>
                <w:bCs w:val="0"/>
                <w:sz w:val="18"/>
                <w:szCs w:val="18"/>
              </w:rPr>
              <w:t xml:space="preserve">     </w:t>
            </w:r>
            <w:r>
              <w:fldChar w:fldCharType="end"/>
            </w:r>
          </w:p>
        </w:tc>
      </w:tr>
      <w:tr w:rsidR="00FA456D" w:rsidRPr="001F088A" w:rsidTr="00630028">
        <w:trPr>
          <w:trHeight w:hRule="exact" w:val="360"/>
          <w:tblHeader/>
          <w:jc w:val="center"/>
        </w:trPr>
        <w:tc>
          <w:tcPr>
            <w:tcW w:w="7199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D9D9D9" w:themeFill="background1" w:themeFillShade="D9"/>
            <w:vAlign w:val="center"/>
          </w:tcPr>
          <w:p w:rsidR="00FA456D" w:rsidRPr="00471FC2" w:rsidRDefault="00FA456D" w:rsidP="00970DD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Identification du destinataire</w:t>
            </w:r>
          </w:p>
        </w:tc>
        <w:tc>
          <w:tcPr>
            <w:tcW w:w="3603" w:type="dxa"/>
            <w:gridSpan w:val="2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D9D9D9" w:themeFill="background1" w:themeFillShade="D9"/>
            <w:vAlign w:val="center"/>
          </w:tcPr>
          <w:p w:rsidR="00FA456D" w:rsidRPr="00471FC2" w:rsidRDefault="00FA456D" w:rsidP="00431937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Date planifiée </w:t>
            </w:r>
            <w:r w:rsidRPr="0080139F">
              <w:rPr>
                <w:rFonts w:ascii="Arial" w:hAnsi="Arial" w:cs="Arial"/>
                <w:sz w:val="16"/>
                <w:szCs w:val="16"/>
              </w:rPr>
              <w:t>ou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31937"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</w:rPr>
              <w:t>réquence</w:t>
            </w:r>
          </w:p>
        </w:tc>
      </w:tr>
    </w:tbl>
    <w:p w:rsidR="00904761" w:rsidRDefault="00904761" w:rsidP="00BD4E39">
      <w:pPr>
        <w:pStyle w:val="Sous-titres"/>
        <w:tabs>
          <w:tab w:val="left" w:pos="366"/>
        </w:tabs>
        <w:spacing w:before="40" w:line="240" w:lineRule="auto"/>
        <w:ind w:left="120" w:right="120"/>
        <w:contextualSpacing/>
        <w:rPr>
          <w:rFonts w:ascii="Times New Roman" w:hAnsi="Times New Roman"/>
          <w:bCs/>
          <w:sz w:val="20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7199"/>
        <w:gridCol w:w="3603"/>
      </w:tblGrid>
      <w:tr w:rsidR="00FA456D" w:rsidRPr="001F088A" w:rsidTr="00630028">
        <w:trPr>
          <w:trHeight w:val="320"/>
          <w:jc w:val="center"/>
        </w:trPr>
        <w:tc>
          <w:tcPr>
            <w:tcW w:w="7199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793EE1" w:rsidRPr="001F088A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793EE1" w:rsidRPr="001F088A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93EE1" w:rsidRPr="00BB3602" w:rsidRDefault="00793EE1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FA456D" w:rsidRPr="001F088A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FA456D" w:rsidRPr="00BB3602" w:rsidRDefault="00FA456D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  <w:tr w:rsidR="007D4475" w:rsidRPr="001F088A" w:rsidTr="00904761">
        <w:trPr>
          <w:trHeight w:val="320"/>
          <w:jc w:val="center"/>
        </w:trPr>
        <w:tc>
          <w:tcPr>
            <w:tcW w:w="7199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D4475" w:rsidRPr="00BB3602" w:rsidRDefault="007D4475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360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7D4475" w:rsidRPr="00BB3602" w:rsidRDefault="007D4475" w:rsidP="00BD4E39">
            <w:pPr>
              <w:pStyle w:val="Sous-titres"/>
              <w:tabs>
                <w:tab w:val="left" w:pos="366"/>
              </w:tabs>
              <w:spacing w:before="40" w:line="240" w:lineRule="auto"/>
              <w:ind w:left="120" w:right="120"/>
              <w:contextualSpacing/>
              <w:rPr>
                <w:rFonts w:cs="Arial"/>
                <w:bCs/>
                <w:sz w:val="18"/>
                <w:szCs w:val="18"/>
              </w:rPr>
            </w:pPr>
          </w:p>
        </w:tc>
      </w:tr>
    </w:tbl>
    <w:p w:rsidR="00904761" w:rsidRDefault="00904761" w:rsidP="00925004">
      <w:pPr>
        <w:pStyle w:val="Sous-titres"/>
        <w:tabs>
          <w:tab w:val="left" w:pos="366"/>
        </w:tabs>
        <w:spacing w:before="40" w:line="240" w:lineRule="auto"/>
        <w:ind w:left="120"/>
        <w:rPr>
          <w:rFonts w:ascii="Times New Roman" w:hAnsi="Times New Roman"/>
          <w:bCs/>
          <w:sz w:val="20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347"/>
        <w:gridCol w:w="280"/>
        <w:gridCol w:w="1525"/>
        <w:gridCol w:w="8"/>
        <w:gridCol w:w="159"/>
        <w:gridCol w:w="1161"/>
        <w:gridCol w:w="337"/>
        <w:gridCol w:w="1021"/>
        <w:gridCol w:w="538"/>
        <w:gridCol w:w="1710"/>
        <w:gridCol w:w="113"/>
        <w:gridCol w:w="1008"/>
        <w:gridCol w:w="2595"/>
      </w:tblGrid>
      <w:tr w:rsidR="00B30280" w:rsidRPr="001F088A" w:rsidTr="00904761">
        <w:trPr>
          <w:trHeight w:hRule="exact" w:val="120"/>
          <w:jc w:val="center"/>
        </w:trPr>
        <w:tc>
          <w:tcPr>
            <w:tcW w:w="7199" w:type="dxa"/>
            <w:gridSpan w:val="11"/>
            <w:tcBorders>
              <w:top w:val="single" w:sz="6" w:space="0" w:color="7F7F7F"/>
            </w:tcBorders>
            <w:shd w:val="clear" w:color="auto" w:fill="auto"/>
            <w:vAlign w:val="center"/>
          </w:tcPr>
          <w:p w:rsidR="00C85C08" w:rsidRDefault="00C85C08" w:rsidP="00925004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ascii="Times New Roman" w:hAnsi="Times New Roman"/>
                <w:bCs/>
                <w:sz w:val="20"/>
              </w:rPr>
            </w:pPr>
          </w:p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Default="00C85C08" w:rsidP="00C85C08"/>
          <w:p w:rsidR="00B30280" w:rsidRPr="00C85C08" w:rsidRDefault="00B30280" w:rsidP="00C85C08"/>
        </w:tc>
        <w:tc>
          <w:tcPr>
            <w:tcW w:w="3603" w:type="dxa"/>
            <w:gridSpan w:val="2"/>
            <w:tcBorders>
              <w:top w:val="single" w:sz="6" w:space="0" w:color="7F7F7F"/>
            </w:tcBorders>
            <w:shd w:val="clear" w:color="auto" w:fill="auto"/>
            <w:vAlign w:val="center"/>
          </w:tcPr>
          <w:p w:rsidR="00B30280" w:rsidRPr="00205083" w:rsidRDefault="00B30280" w:rsidP="00925004">
            <w:pPr>
              <w:pStyle w:val="Sous-titres"/>
              <w:tabs>
                <w:tab w:val="left" w:pos="366"/>
              </w:tabs>
              <w:spacing w:before="40" w:line="240" w:lineRule="auto"/>
              <w:ind w:left="120"/>
              <w:rPr>
                <w:rFonts w:ascii="Times New Roman" w:hAnsi="Times New Roman"/>
                <w:bCs/>
                <w:sz w:val="20"/>
              </w:rPr>
            </w:pPr>
          </w:p>
        </w:tc>
      </w:tr>
      <w:tr w:rsidR="00535442" w:rsidRPr="001F088A" w:rsidTr="00CC11CB">
        <w:tblPrEx>
          <w:jc w:val="left"/>
        </w:tblPrEx>
        <w:trPr>
          <w:trHeight w:val="979"/>
          <w:tblHeader/>
        </w:trPr>
        <w:tc>
          <w:tcPr>
            <w:tcW w:w="34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535442" w:rsidRPr="00F9663E" w:rsidRDefault="00F9663E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/>
                <w:bCs/>
                <w:sz w:val="18"/>
              </w:rPr>
            </w:pPr>
            <w:r w:rsidRPr="00F9663E">
              <w:rPr>
                <w:rFonts w:cs="Arial"/>
                <w:b/>
                <w:bCs/>
                <w:sz w:val="18"/>
              </w:rPr>
              <w:lastRenderedPageBreak/>
              <w:t>9</w:t>
            </w:r>
          </w:p>
        </w:tc>
        <w:tc>
          <w:tcPr>
            <w:tcW w:w="7860" w:type="dxa"/>
            <w:gridSpan w:val="11"/>
            <w:tcBorders>
              <w:top w:val="single" w:sz="6" w:space="0" w:color="7F7F7F"/>
              <w:left w:val="single" w:sz="6" w:space="0" w:color="7F7F7F"/>
            </w:tcBorders>
            <w:shd w:val="clear" w:color="auto" w:fill="BFBFBF"/>
            <w:vAlign w:val="center"/>
          </w:tcPr>
          <w:p w:rsidR="00535442" w:rsidRPr="00511BCA" w:rsidRDefault="00535442" w:rsidP="00535442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Échéancier</w:t>
            </w:r>
          </w:p>
          <w:p w:rsidR="00535442" w:rsidRPr="00F06232" w:rsidRDefault="00535442" w:rsidP="00BB3602">
            <w:pPr>
              <w:pStyle w:val="Sous-titres"/>
              <w:keepNext/>
              <w:tabs>
                <w:tab w:val="left" w:pos="366"/>
              </w:tabs>
              <w:spacing w:before="20" w:line="160" w:lineRule="exact"/>
              <w:ind w:left="115" w:right="360"/>
              <w:rPr>
                <w:rFonts w:cs="Arial"/>
                <w:b/>
                <w:bCs/>
                <w:szCs w:val="16"/>
              </w:rPr>
            </w:pPr>
            <w:r w:rsidRPr="00F06232">
              <w:rPr>
                <w:rFonts w:cs="Arial"/>
                <w:szCs w:val="16"/>
              </w:rPr>
              <w:t xml:space="preserve">Au PC-1, l’échéancier complet du projet doit avoir été planifié jusqu’au PC-6 ou, </w:t>
            </w:r>
            <w:r w:rsidR="00630028">
              <w:rPr>
                <w:rFonts w:cs="Arial"/>
                <w:szCs w:val="16"/>
              </w:rPr>
              <w:br/>
            </w:r>
            <w:r w:rsidRPr="00F06232">
              <w:rPr>
                <w:rFonts w:cs="Arial"/>
                <w:szCs w:val="16"/>
              </w:rPr>
              <w:t xml:space="preserve">le cas échéant, jusqu’au PC-7. Juste après le PC-1, le gérant de projet doit enregistrer </w:t>
            </w:r>
            <w:r w:rsidR="00630028">
              <w:rPr>
                <w:rFonts w:cs="Arial"/>
                <w:szCs w:val="16"/>
              </w:rPr>
              <w:br/>
            </w:r>
            <w:r w:rsidRPr="00F06232">
              <w:rPr>
                <w:rFonts w:cs="Arial"/>
                <w:szCs w:val="16"/>
              </w:rPr>
              <w:t xml:space="preserve">cet échéancier dans l’outil GPR sous « Planification initiale 2 ». </w:t>
            </w:r>
          </w:p>
        </w:tc>
        <w:tc>
          <w:tcPr>
            <w:tcW w:w="2595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535442" w:rsidRPr="005C3E13" w:rsidRDefault="00D4480A" w:rsidP="002D408E">
            <w:pPr>
              <w:pStyle w:val="reportNumPro"/>
              <w:keepNext/>
            </w:pPr>
            <w:r>
              <w:fldChar w:fldCharType="begin"/>
            </w:r>
            <w:r>
              <w:instrText xml:space="preserve"> REF Numproj \h </w:instrText>
            </w:r>
            <w:r>
              <w:fldChar w:fldCharType="separate"/>
            </w:r>
            <w:r w:rsidR="00BB770A">
              <w:rPr>
                <w:rFonts w:cs="Arial"/>
                <w:bCs w:val="0"/>
                <w:sz w:val="18"/>
                <w:szCs w:val="18"/>
              </w:rPr>
              <w:t xml:space="preserve">     </w:t>
            </w:r>
            <w:r>
              <w:fldChar w:fldCharType="end"/>
            </w:r>
          </w:p>
        </w:tc>
      </w:tr>
      <w:tr w:rsidR="00431937" w:rsidRPr="001F088A" w:rsidTr="00630028">
        <w:tblPrEx>
          <w:jc w:val="left"/>
        </w:tblPrEx>
        <w:trPr>
          <w:trHeight w:hRule="exact" w:val="360"/>
          <w:tblHeader/>
        </w:trPr>
        <w:tc>
          <w:tcPr>
            <w:tcW w:w="627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431937" w:rsidRPr="00F45D7C" w:rsidRDefault="00630028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F45D7C">
              <w:rPr>
                <w:rFonts w:cs="Arial"/>
                <w:b/>
                <w:bCs/>
                <w:sz w:val="14"/>
                <w:szCs w:val="16"/>
                <w:shd w:val="clear" w:color="auto" w:fill="D9D9D9" w:themeFill="background1" w:themeFillShade="D9"/>
              </w:rPr>
              <w:t>N</w:t>
            </w:r>
            <w:r w:rsidR="00431937" w:rsidRPr="00F45D7C">
              <w:rPr>
                <w:rFonts w:cs="Arial"/>
                <w:b/>
                <w:bCs/>
                <w:sz w:val="14"/>
                <w:szCs w:val="16"/>
                <w:shd w:val="clear" w:color="auto" w:fill="D9D9D9" w:themeFill="background1" w:themeFillShade="D9"/>
              </w:rPr>
              <w:t>uméro du</w:t>
            </w:r>
            <w:r w:rsidR="00431937" w:rsidRPr="00F45D7C">
              <w:rPr>
                <w:rFonts w:cs="Arial"/>
                <w:b/>
                <w:bCs/>
                <w:sz w:val="14"/>
                <w:szCs w:val="16"/>
              </w:rPr>
              <w:t xml:space="preserve"> PC</w:t>
            </w:r>
          </w:p>
        </w:tc>
        <w:tc>
          <w:tcPr>
            <w:tcW w:w="4211" w:type="dxa"/>
            <w:gridSpan w:val="6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431937" w:rsidRDefault="00431937" w:rsidP="00970DD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5D7C">
              <w:rPr>
                <w:rFonts w:ascii="Arial" w:hAnsi="Arial" w:cs="Arial"/>
                <w:b/>
                <w:sz w:val="16"/>
                <w:szCs w:val="18"/>
              </w:rPr>
              <w:t>Date de réalisation</w:t>
            </w:r>
            <w:r w:rsidRPr="00630028">
              <w:rPr>
                <w:rFonts w:ascii="Arial" w:hAnsi="Arial" w:cs="Arial"/>
                <w:sz w:val="12"/>
                <w:szCs w:val="14"/>
              </w:rPr>
              <w:t xml:space="preserve"> (Année-Mois-Jour)</w:t>
            </w:r>
          </w:p>
        </w:tc>
        <w:tc>
          <w:tcPr>
            <w:tcW w:w="2248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431937" w:rsidRPr="00F45D7C" w:rsidRDefault="00261426" w:rsidP="00375DEE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F45D7C">
              <w:rPr>
                <w:rFonts w:cs="Arial"/>
                <w:b/>
                <w:bCs/>
                <w:szCs w:val="16"/>
              </w:rPr>
              <w:t>%</w:t>
            </w:r>
            <w:r w:rsidRPr="00F45D7C">
              <w:rPr>
                <w:rFonts w:cs="Arial"/>
                <w:bCs/>
                <w:szCs w:val="16"/>
              </w:rPr>
              <w:t xml:space="preserve"> achevé </w:t>
            </w:r>
            <w:r w:rsidR="00375DEE" w:rsidRPr="00F45D7C">
              <w:rPr>
                <w:rFonts w:cs="Arial"/>
                <w:bCs/>
                <w:szCs w:val="16"/>
              </w:rPr>
              <w:t xml:space="preserve">par rapport </w:t>
            </w:r>
            <w:r w:rsidR="00375DEE" w:rsidRPr="00F45D7C">
              <w:rPr>
                <w:rFonts w:cs="Arial"/>
                <w:bCs/>
                <w:szCs w:val="16"/>
              </w:rPr>
              <w:br/>
              <w:t>à la durée</w:t>
            </w:r>
          </w:p>
          <w:p w:rsidR="006B2287" w:rsidRPr="00431937" w:rsidRDefault="006B2287" w:rsidP="00375DEE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</w:rPr>
            </w:pPr>
            <w:r w:rsidRPr="00630028">
              <w:rPr>
                <w:rFonts w:cs="Arial"/>
                <w:sz w:val="14"/>
                <w:szCs w:val="16"/>
              </w:rPr>
              <w:t>(date du jour – date PC1) /</w:t>
            </w:r>
            <w:r w:rsidR="00630028">
              <w:rPr>
                <w:rFonts w:cs="Arial"/>
                <w:sz w:val="14"/>
                <w:szCs w:val="16"/>
              </w:rPr>
              <w:br/>
            </w:r>
            <w:r w:rsidRPr="00630028">
              <w:rPr>
                <w:rFonts w:cs="Arial"/>
                <w:sz w:val="14"/>
                <w:szCs w:val="16"/>
              </w:rPr>
              <w:t xml:space="preserve"> (durée totale prévue)</w:t>
            </w:r>
          </w:p>
        </w:tc>
        <w:tc>
          <w:tcPr>
            <w:tcW w:w="3716" w:type="dxa"/>
            <w:gridSpan w:val="3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630028" w:rsidRDefault="00431937" w:rsidP="00A51362">
            <w:pPr>
              <w:keepNext/>
              <w:spacing w:line="240" w:lineRule="exact"/>
              <w:jc w:val="center"/>
              <w:rPr>
                <w:rFonts w:ascii="Arial" w:hAnsi="Arial" w:cs="Arial"/>
                <w:sz w:val="12"/>
                <w:szCs w:val="16"/>
              </w:rPr>
            </w:pPr>
            <w:r w:rsidRPr="00F45D7C">
              <w:rPr>
                <w:rFonts w:ascii="Arial" w:hAnsi="Arial" w:cs="Arial"/>
                <w:b/>
                <w:sz w:val="16"/>
                <w:szCs w:val="16"/>
              </w:rPr>
              <w:t>Date annoncée des travaux</w:t>
            </w:r>
            <w:r w:rsidRPr="0063002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30028">
              <w:rPr>
                <w:rFonts w:ascii="Arial" w:hAnsi="Arial" w:cs="Arial"/>
                <w:sz w:val="12"/>
                <w:szCs w:val="16"/>
              </w:rPr>
              <w:t>(Année-Mois-Jour)</w:t>
            </w:r>
          </w:p>
          <w:p w:rsidR="00431937" w:rsidRPr="002F78C9" w:rsidRDefault="00561502" w:rsidP="00630028">
            <w:pPr>
              <w:keepNext/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highlight w:val="darkGray"/>
                <w:shd w:val="clear" w:color="FF0000" w:fill="auto"/>
              </w:rPr>
              <w:fldChar w:fldCharType="begin">
                <w:ffData>
                  <w:name w:val="Texte3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bookmarkStart w:id="27" w:name="Texte3"/>
            <w:r>
              <w:rPr>
                <w:rFonts w:ascii="Arial" w:hAnsi="Arial" w:cs="Arial"/>
                <w:sz w:val="18"/>
                <w:szCs w:val="18"/>
                <w:highlight w:val="darkGray"/>
                <w:shd w:val="clear" w:color="FF0000" w:fill="auto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highlight w:val="darkGray"/>
                <w:shd w:val="clear" w:color="FF0000" w:fill="auto"/>
              </w:rPr>
            </w:r>
            <w:r>
              <w:rPr>
                <w:rFonts w:ascii="Arial" w:hAnsi="Arial" w:cs="Arial"/>
                <w:sz w:val="18"/>
                <w:szCs w:val="18"/>
                <w:highlight w:val="darkGray"/>
                <w:shd w:val="clear" w:color="FF0000" w:fill="auto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  <w:highlight w:val="darkGray"/>
                <w:shd w:val="clear" w:color="FF0000" w:fill="auto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highlight w:val="darkGray"/>
                <w:shd w:val="clear" w:color="FF0000" w:fill="auto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highlight w:val="darkGray"/>
                <w:shd w:val="clear" w:color="FF0000" w:fill="auto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highlight w:val="darkGray"/>
                <w:shd w:val="clear" w:color="FF0000" w:fill="auto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  <w:highlight w:val="darkGray"/>
                <w:shd w:val="clear" w:color="FF0000" w:fill="auto"/>
              </w:rPr>
              <w:t> </w:t>
            </w:r>
            <w:r>
              <w:rPr>
                <w:rFonts w:ascii="Arial" w:hAnsi="Arial" w:cs="Arial"/>
                <w:sz w:val="18"/>
                <w:szCs w:val="18"/>
                <w:highlight w:val="darkGray"/>
                <w:shd w:val="clear" w:color="FF0000" w:fill="auto"/>
              </w:rPr>
              <w:fldChar w:fldCharType="end"/>
            </w:r>
            <w:bookmarkEnd w:id="27"/>
          </w:p>
        </w:tc>
      </w:tr>
      <w:tr w:rsidR="00431937" w:rsidRPr="001F088A" w:rsidTr="00630028">
        <w:tblPrEx>
          <w:jc w:val="left"/>
        </w:tblPrEx>
        <w:trPr>
          <w:trHeight w:hRule="exact" w:val="591"/>
          <w:tblHeader/>
        </w:trPr>
        <w:tc>
          <w:tcPr>
            <w:tcW w:w="627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431937" w:rsidRPr="00630028" w:rsidRDefault="00431937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</w:p>
        </w:tc>
        <w:tc>
          <w:tcPr>
            <w:tcW w:w="15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1937" w:rsidRPr="003671B3" w:rsidRDefault="00431937" w:rsidP="00970DD1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671B3">
              <w:rPr>
                <w:rFonts w:ascii="Arial" w:hAnsi="Arial" w:cs="Arial"/>
                <w:sz w:val="16"/>
                <w:szCs w:val="16"/>
              </w:rPr>
              <w:t xml:space="preserve">Planification initiale </w:t>
            </w:r>
            <w:r>
              <w:rPr>
                <w:rFonts w:ascii="Arial" w:hAnsi="Arial" w:cs="Arial"/>
                <w:sz w:val="16"/>
                <w:szCs w:val="16"/>
              </w:rPr>
              <w:br/>
              <w:t>au PC-1</w:t>
            </w: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1937" w:rsidRPr="00630028" w:rsidRDefault="00431937" w:rsidP="006760B8">
            <w:pPr>
              <w:keepNext/>
              <w:jc w:val="center"/>
              <w:rPr>
                <w:bCs/>
                <w:sz w:val="16"/>
              </w:rPr>
            </w:pPr>
            <w:r w:rsidRPr="00630028">
              <w:rPr>
                <w:rFonts w:ascii="Arial" w:hAnsi="Arial" w:cs="Arial"/>
                <w:sz w:val="16"/>
                <w:szCs w:val="18"/>
              </w:rPr>
              <w:t>Prévue</w:t>
            </w:r>
          </w:p>
        </w:tc>
        <w:tc>
          <w:tcPr>
            <w:tcW w:w="135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431937" w:rsidRPr="00630028" w:rsidRDefault="00431937" w:rsidP="00265D8B">
            <w:pPr>
              <w:keepNext/>
              <w:jc w:val="center"/>
              <w:rPr>
                <w:bCs/>
                <w:sz w:val="16"/>
              </w:rPr>
            </w:pPr>
            <w:r w:rsidRPr="00630028">
              <w:rPr>
                <w:rFonts w:ascii="Arial" w:hAnsi="Arial" w:cs="Arial"/>
                <w:sz w:val="16"/>
                <w:szCs w:val="18"/>
              </w:rPr>
              <w:t>Réalisée</w:t>
            </w:r>
          </w:p>
        </w:tc>
        <w:tc>
          <w:tcPr>
            <w:tcW w:w="2248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31937" w:rsidRDefault="00431937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431937" w:rsidRDefault="00431937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630028">
        <w:tblPrEx>
          <w:jc w:val="left"/>
        </w:tblPrEx>
        <w:trPr>
          <w:trHeight w:hRule="exact" w:val="360"/>
          <w:tblHeader/>
        </w:trPr>
        <w:tc>
          <w:tcPr>
            <w:tcW w:w="627" w:type="dxa"/>
            <w:gridSpan w:val="2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375DEE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PC0</w:t>
            </w:r>
          </w:p>
        </w:tc>
        <w:tc>
          <w:tcPr>
            <w:tcW w:w="15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EF2B9C" w:rsidRPr="003671B3" w:rsidRDefault="00EF2B9C" w:rsidP="00970DD1">
            <w:pPr>
              <w:keepNext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EF2B9C" w:rsidRDefault="00EF2B9C" w:rsidP="006760B8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3602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ascii="Arial" w:hAnsi="Arial"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ascii="Arial" w:hAnsi="Arial" w:cs="Arial"/>
                <w:bCs/>
                <w:sz w:val="18"/>
                <w:szCs w:val="18"/>
              </w:rPr>
            </w:r>
            <w:r w:rsidRPr="00BB3602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ascii="Arial" w:hAnsi="Arial"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3716" w:type="dxa"/>
            <w:gridSpan w:val="3"/>
            <w:vMerge w:val="restart"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EF2B9C" w:rsidRPr="00630028" w:rsidRDefault="00EF2B9C" w:rsidP="006C4061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ascii="Times New Roman" w:hAnsi="Times New Roman"/>
                <w:bCs/>
                <w:sz w:val="18"/>
              </w:rPr>
            </w:pPr>
            <w:r w:rsidRPr="00630028">
              <w:rPr>
                <w:rFonts w:cs="Arial"/>
                <w:szCs w:val="18"/>
              </w:rPr>
              <w:t>Commentaires</w:t>
            </w:r>
            <w:r w:rsidRPr="00630028">
              <w:rPr>
                <w:rFonts w:ascii="Times New Roman" w:hAnsi="Times New Roman"/>
                <w:bCs/>
                <w:sz w:val="18"/>
              </w:rPr>
              <w:t xml:space="preserve"> </w:t>
            </w:r>
          </w:p>
          <w:p w:rsidR="00EF2B9C" w:rsidRPr="00BB3602" w:rsidRDefault="00EF2B9C" w:rsidP="006C4061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b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1400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</w:tr>
      <w:tr w:rsidR="00EF2B9C" w:rsidRPr="001F088A" w:rsidTr="00630028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PC1</w:t>
            </w:r>
          </w:p>
        </w:tc>
        <w:tc>
          <w:tcPr>
            <w:tcW w:w="1525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6760B8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6760B8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48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EF2B9C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  <w:p w:rsidR="00EF2B9C" w:rsidRPr="00205083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EF2B9C" w:rsidRPr="00147CCB" w:rsidRDefault="00EF2B9C" w:rsidP="006C4061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sz w:val="14"/>
                <w:szCs w:val="14"/>
              </w:rPr>
            </w:pPr>
          </w:p>
        </w:tc>
      </w:tr>
      <w:tr w:rsidR="00EF2B9C" w:rsidRPr="001F088A" w:rsidTr="00630028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25" w:type="dxa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6760B8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6760B8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248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EF2B9C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EF2B9C" w:rsidRPr="00147CCB" w:rsidRDefault="00EF2B9C" w:rsidP="006C4061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sz w:val="14"/>
                <w:szCs w:val="14"/>
              </w:rPr>
            </w:pPr>
          </w:p>
        </w:tc>
      </w:tr>
      <w:tr w:rsidR="00EF2B9C" w:rsidRPr="001F088A" w:rsidTr="00630028">
        <w:tblPrEx>
          <w:jc w:val="left"/>
        </w:tblPrEx>
        <w:trPr>
          <w:trHeight w:hRule="exact" w:val="699"/>
        </w:trPr>
        <w:tc>
          <w:tcPr>
            <w:tcW w:w="62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PC1</w:t>
            </w:r>
          </w:p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CD</w:t>
            </w:r>
          </w:p>
        </w:tc>
        <w:tc>
          <w:tcPr>
            <w:tcW w:w="15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6760B8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6760B8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EF2B9C" w:rsidRPr="00205083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EF2B9C" w:rsidRPr="002F78C9" w:rsidRDefault="00EF2B9C" w:rsidP="006C4061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cs="Arial"/>
                <w:sz w:val="18"/>
                <w:szCs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PC2</w:t>
            </w:r>
          </w:p>
        </w:tc>
        <w:tc>
          <w:tcPr>
            <w:tcW w:w="1525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3823C9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3823C9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</w:tcPr>
          <w:p w:rsidR="00EF2B9C" w:rsidRDefault="00EF2B9C" w:rsidP="00147CCB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25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772B7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25" w:type="dxa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772B7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PC3</w:t>
            </w:r>
          </w:p>
        </w:tc>
        <w:tc>
          <w:tcPr>
            <w:tcW w:w="1525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3823C9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3823C9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25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772B7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25" w:type="dxa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772B7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700"/>
        </w:trPr>
        <w:tc>
          <w:tcPr>
            <w:tcW w:w="62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AE253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PC3</w:t>
            </w:r>
          </w:p>
          <w:p w:rsidR="00EF2B9C" w:rsidRPr="00630028" w:rsidRDefault="00EF2B9C" w:rsidP="00AE253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CD</w:t>
            </w:r>
          </w:p>
        </w:tc>
        <w:tc>
          <w:tcPr>
            <w:tcW w:w="15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772B7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1E526D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PC4</w:t>
            </w:r>
          </w:p>
        </w:tc>
        <w:tc>
          <w:tcPr>
            <w:tcW w:w="1525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3823C9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3823C9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25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772B7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25" w:type="dxa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772B7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PC5</w:t>
            </w:r>
          </w:p>
        </w:tc>
        <w:tc>
          <w:tcPr>
            <w:tcW w:w="1525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3823C9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3823C9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25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25" w:type="dxa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700"/>
        </w:trPr>
        <w:tc>
          <w:tcPr>
            <w:tcW w:w="62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EF2B9C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PC5</w:t>
            </w:r>
          </w:p>
          <w:p w:rsidR="00EF2B9C" w:rsidRPr="00630028" w:rsidRDefault="00EF2B9C" w:rsidP="00EF2B9C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CD</w:t>
            </w:r>
          </w:p>
        </w:tc>
        <w:tc>
          <w:tcPr>
            <w:tcW w:w="152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PC6</w:t>
            </w:r>
          </w:p>
        </w:tc>
        <w:tc>
          <w:tcPr>
            <w:tcW w:w="1533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3823C9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2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3823C9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33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1533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32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EF2B9C" w:rsidRPr="001F088A" w:rsidTr="00904761">
        <w:tblPrEx>
          <w:jc w:val="left"/>
        </w:tblPrEx>
        <w:trPr>
          <w:trHeight w:hRule="exact" w:val="360"/>
        </w:trPr>
        <w:tc>
          <w:tcPr>
            <w:tcW w:w="62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630028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Cs w:val="16"/>
              </w:rPr>
            </w:pPr>
            <w:r w:rsidRPr="00630028">
              <w:rPr>
                <w:rFonts w:cs="Arial"/>
                <w:bCs/>
                <w:szCs w:val="16"/>
              </w:rPr>
              <w:t>PC7</w:t>
            </w:r>
          </w:p>
        </w:tc>
        <w:tc>
          <w:tcPr>
            <w:tcW w:w="1533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2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970DD1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135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224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Pr="00BB3602" w:rsidRDefault="00EF2B9C" w:rsidP="00265D8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6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716" w:type="dxa"/>
            <w:gridSpan w:val="3"/>
            <w:vMerge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2B9C" w:rsidRDefault="00EF2B9C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9D6A4B" w:rsidRPr="001F088A" w:rsidTr="00E0286B">
        <w:tblPrEx>
          <w:jc w:val="left"/>
        </w:tblPrEx>
        <w:trPr>
          <w:trHeight w:hRule="exact" w:val="360"/>
        </w:trPr>
        <w:tc>
          <w:tcPr>
            <w:tcW w:w="10802" w:type="dxa"/>
            <w:gridSpan w:val="13"/>
            <w:tcBorders>
              <w:top w:val="single" w:sz="6" w:space="0" w:color="7F7F7F"/>
            </w:tcBorders>
            <w:shd w:val="clear" w:color="auto" w:fill="auto"/>
          </w:tcPr>
          <w:p w:rsidR="009D6A4B" w:rsidRPr="009D6A4B" w:rsidRDefault="009D6A4B" w:rsidP="00E0286B">
            <w:pPr>
              <w:spacing w:before="20"/>
            </w:pPr>
            <w:r w:rsidRPr="00630028">
              <w:rPr>
                <w:rFonts w:ascii="Arial" w:hAnsi="Arial" w:cs="Arial"/>
                <w:sz w:val="14"/>
                <w:szCs w:val="20"/>
              </w:rPr>
              <w:t>CD = Comité de décision</w:t>
            </w:r>
          </w:p>
        </w:tc>
      </w:tr>
      <w:tr w:rsidR="008F41F2" w:rsidRPr="001F088A" w:rsidTr="00E0286B">
        <w:tblPrEx>
          <w:jc w:val="left"/>
        </w:tblPrEx>
        <w:trPr>
          <w:trHeight w:hRule="exact" w:val="80"/>
        </w:trPr>
        <w:tc>
          <w:tcPr>
            <w:tcW w:w="627" w:type="dxa"/>
            <w:gridSpan w:val="2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8F41F2" w:rsidRDefault="008F41F2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1692" w:type="dxa"/>
            <w:gridSpan w:val="3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8F41F2" w:rsidRDefault="008F41F2" w:rsidP="00970DD1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498" w:type="dxa"/>
            <w:gridSpan w:val="2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8F41F2" w:rsidRDefault="008F41F2" w:rsidP="00970DD1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8F41F2" w:rsidRDefault="008F41F2" w:rsidP="00970DD1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5426" w:type="dxa"/>
            <w:gridSpan w:val="4"/>
            <w:tcBorders>
              <w:bottom w:val="single" w:sz="6" w:space="0" w:color="7F7F7F"/>
            </w:tcBorders>
            <w:shd w:val="clear" w:color="auto" w:fill="auto"/>
            <w:vAlign w:val="center"/>
          </w:tcPr>
          <w:p w:rsidR="008F41F2" w:rsidRDefault="008F41F2" w:rsidP="00970DD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</w:p>
        </w:tc>
      </w:tr>
      <w:tr w:rsidR="000074F1" w:rsidRPr="001F088A" w:rsidTr="00E0286B">
        <w:trPr>
          <w:trHeight w:val="1210"/>
          <w:tblHeader/>
          <w:jc w:val="center"/>
        </w:trPr>
        <w:tc>
          <w:tcPr>
            <w:tcW w:w="34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0074F1" w:rsidRPr="001F088A" w:rsidRDefault="000074F1" w:rsidP="000074F1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rPr>
                <w:rFonts w:cs="Arial"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10</w:t>
            </w:r>
          </w:p>
        </w:tc>
        <w:tc>
          <w:tcPr>
            <w:tcW w:w="7860" w:type="dxa"/>
            <w:gridSpan w:val="11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0074F1" w:rsidRDefault="000074F1" w:rsidP="00CB1AA4">
            <w:pPr>
              <w:pStyle w:val="Sous-titres"/>
              <w:keepNext/>
              <w:tabs>
                <w:tab w:val="left" w:pos="366"/>
              </w:tabs>
              <w:spacing w:before="20"/>
              <w:ind w:left="120" w:right="359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 w:val="18"/>
              </w:rPr>
              <w:t>Gestion</w:t>
            </w:r>
            <w:r w:rsidRPr="00385E9C">
              <w:rPr>
                <w:rFonts w:cs="Arial"/>
                <w:b/>
                <w:bCs/>
                <w:sz w:val="18"/>
              </w:rPr>
              <w:t xml:space="preserve"> des </w:t>
            </w:r>
            <w:r>
              <w:rPr>
                <w:rFonts w:cs="Arial"/>
                <w:b/>
                <w:bCs/>
                <w:sz w:val="18"/>
              </w:rPr>
              <w:t>approvisionnements</w:t>
            </w:r>
            <w:r w:rsidRPr="00985D29">
              <w:rPr>
                <w:rFonts w:cs="Arial"/>
                <w:szCs w:val="18"/>
              </w:rPr>
              <w:t xml:space="preserve"> </w:t>
            </w:r>
          </w:p>
          <w:p w:rsidR="000074F1" w:rsidRDefault="006C6B8C" w:rsidP="00CB1AA4">
            <w:pPr>
              <w:pStyle w:val="Sous-titres"/>
              <w:keepNext/>
              <w:tabs>
                <w:tab w:val="left" w:pos="366"/>
              </w:tabs>
              <w:spacing w:before="20"/>
              <w:ind w:left="120" w:right="359"/>
              <w:rPr>
                <w:rFonts w:cs="Arial"/>
                <w:szCs w:val="16"/>
              </w:rPr>
            </w:pPr>
            <w:r w:rsidRPr="006C6B8C">
              <w:rPr>
                <w:rFonts w:cs="Arial"/>
                <w:szCs w:val="16"/>
              </w:rPr>
              <w:t>Identifier les contrats d’</w:t>
            </w:r>
            <w:r w:rsidR="00CB1AA4">
              <w:rPr>
                <w:rFonts w:cs="Arial"/>
                <w:szCs w:val="16"/>
              </w:rPr>
              <w:t>honoraires professionnels</w:t>
            </w:r>
            <w:r w:rsidRPr="006C6B8C">
              <w:rPr>
                <w:rFonts w:cs="Arial"/>
                <w:szCs w:val="16"/>
              </w:rPr>
              <w:t>, leur portée et leur budget. Préciser également</w:t>
            </w:r>
            <w:r w:rsidR="00630028">
              <w:rPr>
                <w:rFonts w:cs="Arial"/>
                <w:szCs w:val="16"/>
              </w:rPr>
              <w:br/>
            </w:r>
            <w:r w:rsidRPr="006C6B8C">
              <w:rPr>
                <w:rFonts w:cs="Arial"/>
                <w:szCs w:val="16"/>
              </w:rPr>
              <w:t>les ressources matérielles</w:t>
            </w:r>
            <w:r w:rsidR="00E0001B">
              <w:rPr>
                <w:rFonts w:cs="Arial"/>
                <w:szCs w:val="16"/>
              </w:rPr>
              <w:t xml:space="preserve"> et informationnelles</w:t>
            </w:r>
            <w:r w:rsidRPr="006C6B8C">
              <w:rPr>
                <w:rFonts w:cs="Arial"/>
                <w:szCs w:val="16"/>
              </w:rPr>
              <w:t xml:space="preserve"> achetées par le MTQ pour le projet routier.</w:t>
            </w:r>
          </w:p>
          <w:p w:rsidR="00040837" w:rsidRPr="00535442" w:rsidRDefault="00E0001B" w:rsidP="00CB1AA4">
            <w:pPr>
              <w:pStyle w:val="Sous-titres"/>
              <w:keepNext/>
              <w:tabs>
                <w:tab w:val="left" w:pos="366"/>
              </w:tabs>
              <w:spacing w:before="20"/>
              <w:ind w:left="120" w:right="359"/>
              <w:rPr>
                <w:rFonts w:cs="Arial"/>
                <w:bCs/>
                <w:szCs w:val="16"/>
              </w:rPr>
            </w:pPr>
            <w:r>
              <w:rPr>
                <w:rFonts w:cs="Arial"/>
                <w:bCs/>
                <w:szCs w:val="16"/>
              </w:rPr>
              <w:t>(</w:t>
            </w:r>
            <w:r w:rsidR="00ED03A6">
              <w:rPr>
                <w:rFonts w:cs="Arial"/>
                <w:bCs/>
                <w:szCs w:val="16"/>
              </w:rPr>
              <w:t xml:space="preserve">Exemples : </w:t>
            </w:r>
            <w:r w:rsidR="00040837" w:rsidRPr="00535442">
              <w:rPr>
                <w:rFonts w:cs="Arial"/>
                <w:bCs/>
                <w:szCs w:val="16"/>
              </w:rPr>
              <w:t>Arpentage : ZZ K $ à l’étape 2 ; étude d’impact environnemental : ZZ K $ à l’étape 2 ; panneaux pour la signalisation : ZZ K $ ; plans et devis : ZZ K $</w:t>
            </w:r>
            <w:r>
              <w:rPr>
                <w:rFonts w:cs="Arial"/>
                <w:bCs/>
                <w:szCs w:val="16"/>
              </w:rPr>
              <w:t>)</w:t>
            </w:r>
          </w:p>
        </w:tc>
        <w:tc>
          <w:tcPr>
            <w:tcW w:w="2595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BB770A" w:rsidRPr="00BB770A" w:rsidRDefault="000074F1" w:rsidP="00BB770A">
            <w:pPr>
              <w:pStyle w:val="Sous-titres"/>
              <w:tabs>
                <w:tab w:val="left" w:pos="366"/>
              </w:tabs>
              <w:spacing w:line="40" w:lineRule="exact"/>
              <w:ind w:left="120" w:right="120"/>
              <w:jc w:val="right"/>
              <w:rPr>
                <w:rFonts w:ascii="Times New Roman" w:hAnsi="Times New Roman"/>
                <w:bCs/>
                <w:sz w:val="20"/>
              </w:rPr>
            </w:pPr>
            <w:r>
              <w:fldChar w:fldCharType="begin"/>
            </w:r>
            <w:r>
              <w:instrText xml:space="preserve"> REF  NumP  \* MERGEFORMAT </w:instrText>
            </w:r>
            <w:r>
              <w:fldChar w:fldCharType="separate"/>
            </w:r>
          </w:p>
          <w:p w:rsidR="000074F1" w:rsidRPr="005C3E13" w:rsidRDefault="000074F1" w:rsidP="000074F1">
            <w:pPr>
              <w:pStyle w:val="reportNumPro"/>
            </w:pPr>
            <w:r>
              <w:fldChar w:fldCharType="end"/>
            </w:r>
            <w:r w:rsidR="00D4480A">
              <w:fldChar w:fldCharType="begin"/>
            </w:r>
            <w:r w:rsidR="00D4480A">
              <w:instrText xml:space="preserve"> REF Numproj \h </w:instrText>
            </w:r>
            <w:r w:rsidR="00D4480A">
              <w:fldChar w:fldCharType="separate"/>
            </w:r>
            <w:r w:rsidR="00BB770A">
              <w:rPr>
                <w:rFonts w:cs="Arial"/>
                <w:bCs w:val="0"/>
                <w:sz w:val="18"/>
                <w:szCs w:val="18"/>
              </w:rPr>
              <w:t xml:space="preserve">     </w:t>
            </w:r>
            <w:r w:rsidR="00D4480A">
              <w:fldChar w:fldCharType="end"/>
            </w:r>
          </w:p>
        </w:tc>
      </w:tr>
    </w:tbl>
    <w:p w:rsidR="00904761" w:rsidRDefault="00904761" w:rsidP="000074F1">
      <w:pPr>
        <w:pStyle w:val="Sous-titres"/>
        <w:keepNext/>
        <w:tabs>
          <w:tab w:val="clear" w:pos="8504"/>
        </w:tabs>
        <w:spacing w:line="40" w:lineRule="exact"/>
        <w:ind w:left="479" w:right="359"/>
        <w:sectPr w:rsidR="00904761" w:rsidSect="00C85C08">
          <w:type w:val="continuous"/>
          <w:pgSz w:w="12240" w:h="20160" w:code="5"/>
          <w:pgMar w:top="720" w:right="720" w:bottom="720" w:left="720" w:header="0" w:footer="216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802"/>
      </w:tblGrid>
      <w:tr w:rsidR="000074F1" w:rsidTr="00904761">
        <w:trPr>
          <w:trHeight w:val="1080"/>
          <w:jc w:val="center"/>
        </w:trPr>
        <w:tc>
          <w:tcPr>
            <w:tcW w:w="1080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074F1" w:rsidRDefault="000074F1" w:rsidP="000074F1">
            <w:pPr>
              <w:pStyle w:val="Sous-titres"/>
              <w:keepNext/>
              <w:tabs>
                <w:tab w:val="clear" w:pos="8504"/>
              </w:tabs>
              <w:spacing w:line="40" w:lineRule="exact"/>
              <w:ind w:left="479" w:right="359"/>
            </w:pPr>
          </w:p>
          <w:p w:rsidR="000074F1" w:rsidRPr="00BB3602" w:rsidRDefault="00040837" w:rsidP="0019393D">
            <w:pPr>
              <w:pStyle w:val="Sansinterligne"/>
              <w:keepNext/>
              <w:ind w:left="480" w:right="360"/>
              <w:rPr>
                <w:rFonts w:ascii="Arial" w:hAnsi="Arial" w:cs="Arial"/>
                <w:sz w:val="18"/>
                <w:szCs w:val="18"/>
              </w:rPr>
            </w:pPr>
            <w:r w:rsidRPr="00BB3602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30000"/>
                  </w:textInput>
                </w:ffData>
              </w:fldChar>
            </w:r>
            <w:r w:rsidRPr="00BB3602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BB3602">
              <w:rPr>
                <w:rFonts w:ascii="Arial" w:hAnsi="Arial" w:cs="Arial"/>
                <w:sz w:val="18"/>
                <w:szCs w:val="18"/>
              </w:rPr>
            </w:r>
            <w:r w:rsidRPr="00BB360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19393D" w:rsidRPr="00BB360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19393D" w:rsidRPr="00BB360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19393D" w:rsidRPr="00BB360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19393D" w:rsidRPr="00BB360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19393D" w:rsidRPr="00BB3602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BB3602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904761" w:rsidRDefault="00904761" w:rsidP="00375641">
      <w:pPr>
        <w:pStyle w:val="Sous-titres"/>
        <w:tabs>
          <w:tab w:val="left" w:pos="366"/>
        </w:tabs>
        <w:spacing w:before="20" w:line="240" w:lineRule="auto"/>
        <w:ind w:left="0"/>
        <w:jc w:val="center"/>
        <w:rPr>
          <w:rFonts w:cs="Arial"/>
          <w:b/>
          <w:bCs/>
          <w:sz w:val="18"/>
          <w:szCs w:val="18"/>
        </w:rPr>
        <w:sectPr w:rsidR="0090476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formProt w:val="0"/>
          <w:titlePg/>
          <w:docGrid w:linePitch="360"/>
        </w:sectPr>
      </w:pPr>
    </w:p>
    <w:p w:rsidR="00793EE1" w:rsidRDefault="00793EE1" w:rsidP="00375641">
      <w:pPr>
        <w:pStyle w:val="Sous-titres"/>
        <w:tabs>
          <w:tab w:val="left" w:pos="366"/>
        </w:tabs>
        <w:spacing w:before="20" w:line="240" w:lineRule="auto"/>
        <w:ind w:left="0"/>
        <w:jc w:val="center"/>
        <w:rPr>
          <w:rFonts w:cs="Arial"/>
          <w:b/>
          <w:bCs/>
          <w:sz w:val="18"/>
          <w:szCs w:val="18"/>
        </w:rPr>
        <w:sectPr w:rsidR="00793EE1" w:rsidSect="00120E84">
          <w:type w:val="continuous"/>
          <w:pgSz w:w="12240" w:h="20160" w:code="5"/>
          <w:pgMar w:top="720" w:right="720" w:bottom="720" w:left="720" w:header="0" w:footer="360" w:gutter="0"/>
          <w:cols w:space="708"/>
          <w:titlePg/>
          <w:docGrid w:linePitch="360"/>
        </w:sectPr>
      </w:pPr>
    </w:p>
    <w:tbl>
      <w:tblPr>
        <w:tblW w:w="18347" w:type="dxa"/>
        <w:jc w:val="center"/>
        <w:tblBorders>
          <w:top w:val="single" w:sz="6" w:space="0" w:color="7F7F7F"/>
          <w:left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"/>
        <w:gridCol w:w="432"/>
        <w:gridCol w:w="966"/>
        <w:gridCol w:w="882"/>
        <w:gridCol w:w="7"/>
        <w:gridCol w:w="898"/>
        <w:gridCol w:w="894"/>
        <w:gridCol w:w="895"/>
        <w:gridCol w:w="897"/>
        <w:gridCol w:w="911"/>
        <w:gridCol w:w="897"/>
        <w:gridCol w:w="51"/>
        <w:gridCol w:w="836"/>
        <w:gridCol w:w="32"/>
        <w:gridCol w:w="1062"/>
        <w:gridCol w:w="533"/>
        <w:gridCol w:w="667"/>
        <w:gridCol w:w="252"/>
        <w:gridCol w:w="828"/>
        <w:gridCol w:w="1080"/>
        <w:gridCol w:w="1080"/>
        <w:gridCol w:w="1008"/>
        <w:gridCol w:w="2885"/>
      </w:tblGrid>
      <w:tr w:rsidR="003F72C7" w:rsidRPr="001F088A" w:rsidTr="00CC11CB">
        <w:trPr>
          <w:trHeight w:val="806"/>
          <w:jc w:val="center"/>
        </w:trPr>
        <w:tc>
          <w:tcPr>
            <w:tcW w:w="354" w:type="dxa"/>
            <w:tcBorders>
              <w:left w:val="single" w:sz="12" w:space="0" w:color="7F7F7F"/>
            </w:tcBorders>
            <w:shd w:val="clear" w:color="auto" w:fill="000000"/>
            <w:vAlign w:val="center"/>
          </w:tcPr>
          <w:p w:rsidR="003F72C7" w:rsidRPr="00CE0EBA" w:rsidRDefault="003F72C7" w:rsidP="0061343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CE0EBA">
              <w:rPr>
                <w:rFonts w:cs="Arial"/>
                <w:b/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w="7730" w:type="dxa"/>
            <w:gridSpan w:val="11"/>
            <w:tcBorders>
              <w:bottom w:val="single" w:sz="6" w:space="0" w:color="7F7F7F"/>
              <w:right w:val="nil"/>
            </w:tcBorders>
            <w:shd w:val="clear" w:color="auto" w:fill="BFBFBF"/>
            <w:vAlign w:val="center"/>
          </w:tcPr>
          <w:p w:rsidR="003F72C7" w:rsidRPr="00375641" w:rsidRDefault="003F72C7" w:rsidP="0061343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120" w:right="359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bCs/>
                <w:sz w:val="18"/>
              </w:rPr>
              <w:t>Coûts</w:t>
            </w:r>
          </w:p>
        </w:tc>
        <w:tc>
          <w:tcPr>
            <w:tcW w:w="836" w:type="dxa"/>
            <w:tcBorders>
              <w:left w:val="nil"/>
              <w:bottom w:val="single" w:sz="6" w:space="0" w:color="7F7F7F"/>
              <w:right w:val="nil"/>
            </w:tcBorders>
            <w:shd w:val="clear" w:color="auto" w:fill="BFBFBF"/>
          </w:tcPr>
          <w:p w:rsidR="003F72C7" w:rsidRPr="005C3E13" w:rsidRDefault="003F72C7" w:rsidP="00F06232">
            <w:pPr>
              <w:pStyle w:val="reportNumPro"/>
              <w:keepNext/>
            </w:pPr>
          </w:p>
        </w:tc>
        <w:tc>
          <w:tcPr>
            <w:tcW w:w="1094" w:type="dxa"/>
            <w:gridSpan w:val="2"/>
            <w:tcBorders>
              <w:left w:val="nil"/>
              <w:bottom w:val="single" w:sz="6" w:space="0" w:color="7F7F7F"/>
              <w:right w:val="nil"/>
            </w:tcBorders>
            <w:shd w:val="clear" w:color="auto" w:fill="BFBFBF"/>
          </w:tcPr>
          <w:p w:rsidR="003F72C7" w:rsidRPr="005C3E13" w:rsidRDefault="003F72C7" w:rsidP="00F06232">
            <w:pPr>
              <w:pStyle w:val="reportNumPro"/>
              <w:keepNext/>
            </w:pPr>
          </w:p>
        </w:tc>
        <w:tc>
          <w:tcPr>
            <w:tcW w:w="533" w:type="dxa"/>
            <w:tcBorders>
              <w:left w:val="nil"/>
              <w:bottom w:val="single" w:sz="6" w:space="0" w:color="7F7F7F"/>
              <w:right w:val="nil"/>
            </w:tcBorders>
            <w:shd w:val="clear" w:color="auto" w:fill="BFBFBF"/>
          </w:tcPr>
          <w:p w:rsidR="003F72C7" w:rsidRPr="005C3E13" w:rsidRDefault="003F72C7" w:rsidP="00F06232">
            <w:pPr>
              <w:pStyle w:val="reportNumPro"/>
              <w:keepNext/>
            </w:pPr>
          </w:p>
        </w:tc>
        <w:tc>
          <w:tcPr>
            <w:tcW w:w="919" w:type="dxa"/>
            <w:gridSpan w:val="2"/>
            <w:tcBorders>
              <w:left w:val="nil"/>
              <w:bottom w:val="single" w:sz="6" w:space="0" w:color="7F7F7F"/>
              <w:right w:val="nil"/>
            </w:tcBorders>
            <w:shd w:val="clear" w:color="auto" w:fill="BFBFBF"/>
          </w:tcPr>
          <w:p w:rsidR="003F72C7" w:rsidRPr="005C3E13" w:rsidRDefault="003F72C7" w:rsidP="00F06232">
            <w:pPr>
              <w:pStyle w:val="reportNumPro"/>
              <w:keepNext/>
            </w:pPr>
          </w:p>
        </w:tc>
        <w:tc>
          <w:tcPr>
            <w:tcW w:w="6881" w:type="dxa"/>
            <w:gridSpan w:val="5"/>
            <w:tcBorders>
              <w:left w:val="nil"/>
              <w:bottom w:val="nil"/>
            </w:tcBorders>
            <w:shd w:val="clear" w:color="auto" w:fill="BFBFBF"/>
            <w:vAlign w:val="center"/>
          </w:tcPr>
          <w:p w:rsidR="003F72C7" w:rsidRPr="005C3E13" w:rsidRDefault="00D4480A" w:rsidP="002D408E">
            <w:pPr>
              <w:pStyle w:val="reportNumPro"/>
              <w:keepNext/>
            </w:pPr>
            <w:r>
              <w:fldChar w:fldCharType="begin"/>
            </w:r>
            <w:r>
              <w:instrText xml:space="preserve"> REF Numproj \h </w:instrText>
            </w:r>
            <w:r>
              <w:fldChar w:fldCharType="separate"/>
            </w:r>
            <w:r w:rsidR="00BB770A">
              <w:rPr>
                <w:rFonts w:cs="Arial"/>
                <w:bCs w:val="0"/>
                <w:sz w:val="18"/>
                <w:szCs w:val="18"/>
              </w:rPr>
              <w:t xml:space="preserve">     </w:t>
            </w:r>
            <w:r>
              <w:fldChar w:fldCharType="end"/>
            </w:r>
          </w:p>
        </w:tc>
      </w:tr>
      <w:tr w:rsidR="00B0443F" w:rsidRPr="00A75B8C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4"/>
          <w:tblHeader/>
          <w:jc w:val="center"/>
        </w:trPr>
        <w:tc>
          <w:tcPr>
            <w:tcW w:w="11214" w:type="dxa"/>
            <w:gridSpan w:val="17"/>
            <w:vMerge w:val="restart"/>
            <w:tcBorders>
              <w:top w:val="single" w:sz="6" w:space="0" w:color="7F7F7F"/>
              <w:left w:val="single" w:sz="12" w:space="0" w:color="7F7F7F"/>
            </w:tcBorders>
            <w:vAlign w:val="center"/>
          </w:tcPr>
          <w:p w:rsidR="00B0443F" w:rsidRPr="00CE0EBA" w:rsidRDefault="00B0443F" w:rsidP="002C676D">
            <w:pPr>
              <w:keepNext/>
              <w:tabs>
                <w:tab w:val="left" w:pos="898"/>
                <w:tab w:val="left" w:pos="3526"/>
                <w:tab w:val="left" w:pos="5317"/>
              </w:tabs>
              <w:ind w:left="118"/>
              <w:rPr>
                <w:rFonts w:ascii="Arial" w:hAnsi="Arial" w:cs="Arial"/>
                <w:sz w:val="18"/>
                <w:szCs w:val="18"/>
              </w:rPr>
            </w:pPr>
            <w:r w:rsidRPr="002C676D">
              <w:rPr>
                <w:rFonts w:ascii="Arial" w:hAnsi="Arial" w:cs="Arial"/>
                <w:b/>
                <w:sz w:val="14"/>
                <w:szCs w:val="18"/>
              </w:rPr>
              <w:t xml:space="preserve">Légende : </w:t>
            </w:r>
            <w:r w:rsidRPr="002C676D">
              <w:rPr>
                <w:rFonts w:ascii="Arial" w:hAnsi="Arial" w:cs="Arial"/>
                <w:b/>
                <w:sz w:val="14"/>
                <w:szCs w:val="18"/>
              </w:rPr>
              <w:tab/>
            </w:r>
            <w:r w:rsidRPr="002C676D">
              <w:rPr>
                <w:rFonts w:ascii="Arial" w:hAnsi="Arial" w:cs="Arial"/>
                <w:sz w:val="14"/>
                <w:szCs w:val="18"/>
              </w:rPr>
              <w:t>HP = honoraires professionnels</w:t>
            </w:r>
            <w:r w:rsidR="00625244" w:rsidRPr="002C676D">
              <w:rPr>
                <w:rFonts w:ascii="Arial" w:hAnsi="Arial" w:cs="Arial"/>
                <w:b/>
                <w:sz w:val="14"/>
                <w:szCs w:val="18"/>
              </w:rPr>
              <w:tab/>
            </w:r>
            <w:r w:rsidRPr="002C676D">
              <w:rPr>
                <w:rFonts w:ascii="Arial" w:hAnsi="Arial" w:cs="Arial"/>
                <w:sz w:val="14"/>
                <w:szCs w:val="18"/>
              </w:rPr>
              <w:t>SP = services publics   </w:t>
            </w:r>
            <w:r w:rsidRPr="002C676D">
              <w:rPr>
                <w:rFonts w:ascii="Arial" w:hAnsi="Arial" w:cs="Arial"/>
                <w:sz w:val="14"/>
                <w:szCs w:val="18"/>
              </w:rPr>
              <w:br/>
            </w:r>
            <w:r w:rsidR="00625244" w:rsidRPr="002C676D">
              <w:rPr>
                <w:rFonts w:ascii="Arial" w:hAnsi="Arial" w:cs="Arial"/>
                <w:b/>
                <w:sz w:val="14"/>
                <w:szCs w:val="18"/>
              </w:rPr>
              <w:tab/>
            </w:r>
            <w:r w:rsidRPr="002C676D">
              <w:rPr>
                <w:rFonts w:ascii="Arial" w:hAnsi="Arial" w:cs="Arial"/>
                <w:sz w:val="14"/>
                <w:szCs w:val="18"/>
              </w:rPr>
              <w:t>Act. Imm. = activités immobilières</w:t>
            </w:r>
            <w:r w:rsidR="00625244" w:rsidRPr="002C676D">
              <w:rPr>
                <w:rFonts w:ascii="Arial" w:hAnsi="Arial" w:cs="Arial"/>
                <w:b/>
                <w:sz w:val="14"/>
                <w:szCs w:val="18"/>
              </w:rPr>
              <w:tab/>
            </w:r>
            <w:r w:rsidRPr="002C676D">
              <w:rPr>
                <w:rFonts w:ascii="Arial" w:hAnsi="Arial" w:cs="Arial"/>
                <w:sz w:val="14"/>
                <w:szCs w:val="18"/>
              </w:rPr>
              <w:t>Contr. = contribution</w:t>
            </w:r>
            <w:r w:rsidR="00625244" w:rsidRPr="002C676D">
              <w:rPr>
                <w:rFonts w:ascii="Arial" w:hAnsi="Arial" w:cs="Arial"/>
                <w:b/>
                <w:sz w:val="14"/>
                <w:szCs w:val="18"/>
              </w:rPr>
              <w:tab/>
            </w:r>
            <w:r w:rsidRPr="002C676D">
              <w:rPr>
                <w:rFonts w:ascii="Arial" w:hAnsi="Arial" w:cs="Arial"/>
                <w:sz w:val="14"/>
                <w:szCs w:val="18"/>
              </w:rPr>
              <w:t>Att. Risques = Mesures d’atténuation des risques</w:t>
            </w:r>
          </w:p>
        </w:tc>
        <w:tc>
          <w:tcPr>
            <w:tcW w:w="4248" w:type="dxa"/>
            <w:gridSpan w:val="5"/>
            <w:tcBorders>
              <w:top w:val="single" w:sz="6" w:space="0" w:color="7F7F7F"/>
              <w:right w:val="single" w:sz="6" w:space="0" w:color="7F7F7F"/>
            </w:tcBorders>
            <w:shd w:val="clear" w:color="auto" w:fill="auto"/>
          </w:tcPr>
          <w:p w:rsidR="00B0443F" w:rsidRPr="00A75B8C" w:rsidRDefault="00B0443F" w:rsidP="003A796E">
            <w:pPr>
              <w:pStyle w:val="Sous-titres"/>
              <w:keepNext/>
              <w:tabs>
                <w:tab w:val="left" w:pos="366"/>
              </w:tabs>
              <w:ind w:left="0"/>
              <w:jc w:val="center"/>
              <w:rPr>
                <w:rFonts w:cs="Arial"/>
                <w:bCs/>
                <w:szCs w:val="16"/>
              </w:rPr>
            </w:pPr>
          </w:p>
        </w:tc>
        <w:tc>
          <w:tcPr>
            <w:tcW w:w="2885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D9D9D9"/>
            <w:vAlign w:val="center"/>
          </w:tcPr>
          <w:p w:rsidR="00B0443F" w:rsidRPr="00A75B8C" w:rsidRDefault="00B0443F" w:rsidP="004D47A3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bCs/>
                <w:szCs w:val="16"/>
              </w:rPr>
            </w:pPr>
            <w:r>
              <w:rPr>
                <w:rFonts w:cs="Arial"/>
                <w:szCs w:val="16"/>
              </w:rPr>
              <w:t>Coût annoncé des travaux</w:t>
            </w:r>
          </w:p>
        </w:tc>
      </w:tr>
      <w:tr w:rsidR="00B0443F" w:rsidRPr="006D4149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  <w:tblHeader/>
          <w:jc w:val="center"/>
        </w:trPr>
        <w:tc>
          <w:tcPr>
            <w:tcW w:w="11214" w:type="dxa"/>
            <w:gridSpan w:val="17"/>
            <w:vMerge/>
            <w:tcBorders>
              <w:left w:val="single" w:sz="12" w:space="0" w:color="7F7F7F"/>
            </w:tcBorders>
            <w:shd w:val="clear" w:color="auto" w:fill="FFFFFF"/>
          </w:tcPr>
          <w:p w:rsidR="00B0443F" w:rsidRPr="00205083" w:rsidRDefault="00B0443F" w:rsidP="00613433">
            <w:pPr>
              <w:keepNext/>
              <w:tabs>
                <w:tab w:val="left" w:pos="516"/>
                <w:tab w:val="left" w:pos="2160"/>
                <w:tab w:val="left" w:pos="2580"/>
              </w:tabs>
              <w:spacing w:before="60"/>
              <w:ind w:left="120"/>
              <w:rPr>
                <w:bCs/>
                <w:sz w:val="20"/>
              </w:rPr>
            </w:pPr>
          </w:p>
        </w:tc>
        <w:tc>
          <w:tcPr>
            <w:tcW w:w="4248" w:type="dxa"/>
            <w:gridSpan w:val="5"/>
            <w:tcBorders>
              <w:right w:val="single" w:sz="6" w:space="0" w:color="7F7F7F"/>
            </w:tcBorders>
            <w:shd w:val="clear" w:color="auto" w:fill="auto"/>
          </w:tcPr>
          <w:p w:rsidR="00B0443F" w:rsidRPr="008B3AE5" w:rsidRDefault="00B0443F" w:rsidP="003A796E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1441"/>
              <w:jc w:val="center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885" w:type="dxa"/>
            <w:tcBorders>
              <w:left w:val="single" w:sz="6" w:space="0" w:color="7F7F7F"/>
              <w:right w:val="single" w:sz="6" w:space="0" w:color="7F7F7F"/>
            </w:tcBorders>
            <w:vAlign w:val="center"/>
          </w:tcPr>
          <w:p w:rsidR="00B0443F" w:rsidRPr="008B3AE5" w:rsidRDefault="00B0443F" w:rsidP="004D47A3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120"/>
              <w:jc w:val="center"/>
              <w:rPr>
                <w:rFonts w:cs="Arial"/>
                <w:b/>
                <w:bCs/>
                <w:sz w:val="20"/>
              </w:rPr>
            </w:pPr>
            <w:r w:rsidRPr="008B3AE5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8B3AE5">
              <w:rPr>
                <w:rFonts w:cs="Arial"/>
                <w:sz w:val="20"/>
              </w:rPr>
              <w:instrText xml:space="preserve"> FORMTEXT </w:instrText>
            </w:r>
            <w:r w:rsidRPr="008B3AE5">
              <w:rPr>
                <w:rFonts w:cs="Arial"/>
                <w:sz w:val="20"/>
              </w:rPr>
            </w:r>
            <w:r w:rsidRPr="008B3AE5"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>
              <w:rPr>
                <w:rFonts w:cs="Arial"/>
                <w:noProof/>
                <w:sz w:val="20"/>
              </w:rPr>
              <w:t> </w:t>
            </w:r>
            <w:r w:rsidRPr="008B3AE5">
              <w:rPr>
                <w:rFonts w:cs="Arial"/>
                <w:sz w:val="20"/>
              </w:rPr>
              <w:fldChar w:fldCharType="end"/>
            </w:r>
            <w:r w:rsidR="004D47A3">
              <w:rPr>
                <w:rFonts w:cs="Arial"/>
                <w:sz w:val="20"/>
              </w:rPr>
              <w:t xml:space="preserve"> </w:t>
            </w:r>
            <w:r w:rsidRPr="008B3AE5">
              <w:rPr>
                <w:rFonts w:cs="Arial"/>
                <w:sz w:val="20"/>
              </w:rPr>
              <w:t>000</w:t>
            </w:r>
            <w:r w:rsidRPr="008B3AE5">
              <w:rPr>
                <w:rFonts w:cs="Arial"/>
              </w:rPr>
              <w:t xml:space="preserve"> </w:t>
            </w:r>
            <w:r w:rsidRPr="008B3AE5">
              <w:rPr>
                <w:rFonts w:cs="Arial"/>
                <w:b/>
                <w:bCs/>
                <w:sz w:val="20"/>
              </w:rPr>
              <w:t>$</w:t>
            </w:r>
          </w:p>
        </w:tc>
      </w:tr>
      <w:tr w:rsidR="00C962E2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tblHeader/>
          <w:jc w:val="center"/>
        </w:trPr>
        <w:tc>
          <w:tcPr>
            <w:tcW w:w="786" w:type="dxa"/>
            <w:gridSpan w:val="2"/>
            <w:vMerge w:val="restart"/>
            <w:tcBorders>
              <w:top w:val="single" w:sz="6" w:space="0" w:color="7F7F7F"/>
              <w:left w:val="single" w:sz="12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C962E2" w:rsidRPr="00F44B9F" w:rsidRDefault="00C962E2" w:rsidP="00F44B9F">
            <w:pPr>
              <w:keepNext/>
              <w:tabs>
                <w:tab w:val="left" w:pos="1126"/>
                <w:tab w:val="left" w:pos="4318"/>
              </w:tabs>
              <w:ind w:left="58"/>
              <w:rPr>
                <w:rFonts w:ascii="Arial Gras" w:hAnsi="Arial Gras" w:cs="Arial"/>
                <w:b/>
                <w:bCs/>
                <w:spacing w:val="2"/>
                <w:sz w:val="18"/>
              </w:rPr>
            </w:pPr>
            <w:r w:rsidRPr="00F44B9F">
              <w:rPr>
                <w:rFonts w:ascii="Arial Gras" w:hAnsi="Arial Gras" w:cs="Arial"/>
                <w:b/>
                <w:spacing w:val="2"/>
                <w:sz w:val="16"/>
                <w:szCs w:val="20"/>
              </w:rPr>
              <w:t>En milliers de $</w:t>
            </w:r>
          </w:p>
        </w:tc>
        <w:tc>
          <w:tcPr>
            <w:tcW w:w="966" w:type="dxa"/>
            <w:vMerge w:val="restart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C962E2" w:rsidRPr="00F44B9F" w:rsidRDefault="00C962E2" w:rsidP="00613433">
            <w:pPr>
              <w:keepNext/>
              <w:jc w:val="center"/>
              <w:rPr>
                <w:rFonts w:ascii="Arial" w:hAnsi="Arial" w:cs="Arial"/>
                <w:spacing w:val="-2"/>
                <w:sz w:val="16"/>
                <w:szCs w:val="18"/>
              </w:rPr>
            </w:pPr>
            <w:r w:rsidRPr="00F44B9F">
              <w:rPr>
                <w:rFonts w:ascii="Arial" w:hAnsi="Arial" w:cs="Arial"/>
                <w:spacing w:val="-2"/>
                <w:sz w:val="16"/>
                <w:szCs w:val="18"/>
              </w:rPr>
              <w:t>En date du</w:t>
            </w:r>
          </w:p>
          <w:p w:rsidR="00C962E2" w:rsidRPr="00F44B9F" w:rsidRDefault="00C962E2" w:rsidP="00613433">
            <w:pPr>
              <w:keepNext/>
              <w:jc w:val="center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F44B9F">
              <w:rPr>
                <w:rFonts w:ascii="Arial" w:hAnsi="Arial" w:cs="Arial"/>
                <w:spacing w:val="-4"/>
                <w:sz w:val="12"/>
                <w:szCs w:val="14"/>
              </w:rPr>
              <w:t>(Année-Mois-Jour)</w:t>
            </w:r>
          </w:p>
        </w:tc>
        <w:tc>
          <w:tcPr>
            <w:tcW w:w="4473" w:type="dxa"/>
            <w:gridSpan w:val="6"/>
            <w:tcBorders>
              <w:top w:val="single" w:sz="6" w:space="0" w:color="7F7F7F"/>
              <w:left w:val="single" w:sz="6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:rsidR="00C962E2" w:rsidRPr="00625244" w:rsidRDefault="00C962E2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5244">
              <w:rPr>
                <w:rFonts w:ascii="Arial" w:hAnsi="Arial" w:cs="Arial"/>
                <w:b/>
                <w:sz w:val="16"/>
                <w:szCs w:val="16"/>
              </w:rPr>
              <w:t>Activités connexes (AC)</w:t>
            </w:r>
          </w:p>
        </w:tc>
        <w:tc>
          <w:tcPr>
            <w:tcW w:w="2695" w:type="dxa"/>
            <w:gridSpan w:val="4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:rsidR="00C962E2" w:rsidRPr="00625244" w:rsidRDefault="00C962E2" w:rsidP="006355D2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5244">
              <w:rPr>
                <w:rFonts w:ascii="Arial" w:hAnsi="Arial" w:cs="Arial"/>
                <w:b/>
                <w:sz w:val="16"/>
                <w:szCs w:val="16"/>
              </w:rPr>
              <w:t>Travaux (TR)</w:t>
            </w:r>
          </w:p>
        </w:tc>
        <w:tc>
          <w:tcPr>
            <w:tcW w:w="2294" w:type="dxa"/>
            <w:gridSpan w:val="4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:rsidR="00C962E2" w:rsidRPr="00625244" w:rsidRDefault="00C962E2" w:rsidP="00897D91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5244">
              <w:rPr>
                <w:rFonts w:ascii="Arial" w:hAnsi="Arial" w:cs="Arial"/>
                <w:b/>
                <w:sz w:val="16"/>
                <w:szCs w:val="16"/>
              </w:rPr>
              <w:t>Autres</w:t>
            </w:r>
          </w:p>
        </w:tc>
        <w:tc>
          <w:tcPr>
            <w:tcW w:w="1080" w:type="dxa"/>
            <w:gridSpan w:val="2"/>
            <w:vMerge w:val="restart"/>
            <w:tcBorders>
              <w:top w:val="single" w:sz="6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:rsidR="00C962E2" w:rsidRPr="00625244" w:rsidRDefault="00C962E2" w:rsidP="00897D91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5244">
              <w:rPr>
                <w:rFonts w:ascii="Arial" w:hAnsi="Arial" w:cs="Arial"/>
                <w:b/>
                <w:sz w:val="16"/>
                <w:szCs w:val="16"/>
              </w:rPr>
              <w:t>Sous-total</w:t>
            </w:r>
          </w:p>
        </w:tc>
        <w:tc>
          <w:tcPr>
            <w:tcW w:w="2160" w:type="dxa"/>
            <w:gridSpan w:val="2"/>
            <w:tcBorders>
              <w:top w:val="single" w:sz="6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:rsidR="00C962E2" w:rsidRPr="004D47A3" w:rsidRDefault="00C962E2" w:rsidP="00B01E6A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47A3">
              <w:rPr>
                <w:rFonts w:ascii="Arial" w:hAnsi="Arial" w:cs="Arial"/>
                <w:b/>
                <w:sz w:val="16"/>
                <w:szCs w:val="16"/>
              </w:rPr>
              <w:t>Rés</w:t>
            </w:r>
            <w:r w:rsidR="00B01E6A" w:rsidRPr="004D47A3">
              <w:rPr>
                <w:rFonts w:ascii="Arial" w:hAnsi="Arial" w:cs="Arial"/>
                <w:b/>
                <w:sz w:val="16"/>
                <w:szCs w:val="16"/>
              </w:rPr>
              <w:t>erve</w:t>
            </w:r>
          </w:p>
        </w:tc>
        <w:tc>
          <w:tcPr>
            <w:tcW w:w="1008" w:type="dxa"/>
            <w:vMerge w:val="restart"/>
            <w:tcBorders>
              <w:top w:val="single" w:sz="6" w:space="0" w:color="7F7F7F"/>
              <w:left w:val="single" w:sz="4" w:space="0" w:color="7F7F7F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:rsidR="00C962E2" w:rsidRPr="004D47A3" w:rsidRDefault="00C962E2" w:rsidP="0061343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47A3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  <w:tc>
          <w:tcPr>
            <w:tcW w:w="2885" w:type="dxa"/>
            <w:vMerge w:val="restart"/>
            <w:tcBorders>
              <w:top w:val="single" w:sz="6" w:space="0" w:color="7F7F7F"/>
              <w:left w:val="single" w:sz="4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C962E2" w:rsidRPr="00240E6C" w:rsidRDefault="00C962E2" w:rsidP="00613433">
            <w:pPr>
              <w:keepNext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17AE0" w:rsidRPr="001F088A" w:rsidTr="00F44B9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59"/>
          <w:tblHeader/>
          <w:jc w:val="center"/>
        </w:trPr>
        <w:tc>
          <w:tcPr>
            <w:tcW w:w="786" w:type="dxa"/>
            <w:gridSpan w:val="2"/>
            <w:vMerge/>
            <w:tcBorders>
              <w:left w:val="single" w:sz="12" w:space="0" w:color="7F7F7F"/>
              <w:right w:val="single" w:sz="6" w:space="0" w:color="7F7F7F"/>
            </w:tcBorders>
            <w:shd w:val="clear" w:color="auto" w:fill="000000"/>
            <w:vAlign w:val="center"/>
          </w:tcPr>
          <w:p w:rsidR="00240E6C" w:rsidRDefault="00240E6C" w:rsidP="00613433">
            <w:pPr>
              <w:pStyle w:val="Sous-titres"/>
              <w:keepNext/>
              <w:tabs>
                <w:tab w:val="left" w:pos="366"/>
              </w:tabs>
              <w:spacing w:before="20" w:line="240" w:lineRule="auto"/>
              <w:ind w:left="0"/>
              <w:jc w:val="center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966" w:type="dxa"/>
            <w:vMerge/>
            <w:tcBorders>
              <w:left w:val="single" w:sz="6" w:space="0" w:color="7F7F7F"/>
              <w:right w:val="single" w:sz="6" w:space="0" w:color="7F7F7F"/>
            </w:tcBorders>
            <w:shd w:val="clear" w:color="auto" w:fill="D9D9D9" w:themeFill="background1" w:themeFillShade="D9"/>
            <w:vAlign w:val="center"/>
          </w:tcPr>
          <w:p w:rsidR="00240E6C" w:rsidRDefault="00240E6C" w:rsidP="00613433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40E6C" w:rsidRPr="00625244" w:rsidRDefault="00240E6C" w:rsidP="00613433">
            <w:pPr>
              <w:keepNext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5244">
              <w:rPr>
                <w:rFonts w:ascii="Arial" w:hAnsi="Arial" w:cs="Arial"/>
                <w:sz w:val="16"/>
                <w:szCs w:val="18"/>
              </w:rPr>
              <w:t>HP</w:t>
            </w:r>
          </w:p>
        </w:tc>
        <w:tc>
          <w:tcPr>
            <w:tcW w:w="905" w:type="dxa"/>
            <w:gridSpan w:val="2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40E6C" w:rsidRPr="00625244" w:rsidRDefault="00240E6C" w:rsidP="00613433">
            <w:pPr>
              <w:keepNext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5244">
              <w:rPr>
                <w:rFonts w:ascii="Arial" w:hAnsi="Arial" w:cs="Arial"/>
                <w:sz w:val="16"/>
                <w:szCs w:val="18"/>
              </w:rPr>
              <w:t>SP</w:t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40E6C" w:rsidRPr="00625244" w:rsidRDefault="00240E6C" w:rsidP="00613433">
            <w:pPr>
              <w:keepNext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5244">
              <w:rPr>
                <w:rFonts w:ascii="Arial" w:hAnsi="Arial" w:cs="Arial"/>
                <w:sz w:val="16"/>
                <w:szCs w:val="18"/>
              </w:rPr>
              <w:t>Act. Imm.</w:t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40E6C" w:rsidRPr="00625244" w:rsidRDefault="00240E6C" w:rsidP="00613433">
            <w:pPr>
              <w:keepNext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5244">
              <w:rPr>
                <w:rFonts w:ascii="Arial" w:hAnsi="Arial" w:cs="Arial"/>
                <w:sz w:val="16"/>
                <w:szCs w:val="18"/>
              </w:rPr>
              <w:t>Contr. AC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240E6C" w:rsidRPr="00625244" w:rsidRDefault="00240E6C" w:rsidP="00613433">
            <w:pPr>
              <w:keepNext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5244">
              <w:rPr>
                <w:rFonts w:ascii="Arial" w:hAnsi="Arial" w:cs="Arial"/>
                <w:sz w:val="16"/>
                <w:szCs w:val="18"/>
              </w:rPr>
              <w:t>Total AC</w:t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right w:val="single" w:sz="4" w:space="0" w:color="7F7F7F"/>
            </w:tcBorders>
            <w:vAlign w:val="center"/>
          </w:tcPr>
          <w:p w:rsidR="00240E6C" w:rsidRPr="00625244" w:rsidRDefault="00240E6C" w:rsidP="00613433">
            <w:pPr>
              <w:keepNext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5244">
              <w:rPr>
                <w:rFonts w:ascii="Arial" w:hAnsi="Arial" w:cs="Arial"/>
                <w:sz w:val="16"/>
                <w:szCs w:val="18"/>
              </w:rPr>
              <w:t>Travaux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40E6C" w:rsidRPr="00625244" w:rsidRDefault="00240E6C" w:rsidP="00613433">
            <w:pPr>
              <w:keepNext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5244">
              <w:rPr>
                <w:rFonts w:ascii="Arial" w:hAnsi="Arial" w:cs="Arial"/>
                <w:sz w:val="16"/>
                <w:szCs w:val="18"/>
              </w:rPr>
              <w:t>Contr. TR</w:t>
            </w:r>
          </w:p>
        </w:tc>
        <w:tc>
          <w:tcPr>
            <w:tcW w:w="887" w:type="dxa"/>
            <w:gridSpan w:val="2"/>
            <w:tcBorders>
              <w:top w:val="single" w:sz="4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240E6C" w:rsidRPr="00625244" w:rsidRDefault="00240E6C" w:rsidP="00731513">
            <w:pPr>
              <w:keepNext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5244">
              <w:rPr>
                <w:rFonts w:ascii="Arial" w:hAnsi="Arial" w:cs="Arial"/>
                <w:sz w:val="16"/>
                <w:szCs w:val="18"/>
              </w:rPr>
              <w:t>Total TR</w:t>
            </w:r>
          </w:p>
        </w:tc>
        <w:tc>
          <w:tcPr>
            <w:tcW w:w="1094" w:type="dxa"/>
            <w:gridSpan w:val="2"/>
            <w:tcBorders>
              <w:top w:val="single" w:sz="4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240E6C" w:rsidRPr="00625244" w:rsidRDefault="00240E6C" w:rsidP="00613433">
            <w:pPr>
              <w:keepNext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625244">
              <w:rPr>
                <w:rFonts w:ascii="Arial" w:hAnsi="Arial" w:cs="Arial"/>
                <w:sz w:val="16"/>
                <w:szCs w:val="18"/>
              </w:rPr>
              <w:t>Att. Risques</w:t>
            </w:r>
          </w:p>
        </w:tc>
        <w:tc>
          <w:tcPr>
            <w:tcW w:w="1200" w:type="dxa"/>
            <w:gridSpan w:val="2"/>
            <w:tcBorders>
              <w:top w:val="single" w:sz="4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240E6C" w:rsidRDefault="00240E6C" w:rsidP="00B01E6A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244">
              <w:rPr>
                <w:rFonts w:ascii="Arial" w:hAnsi="Arial" w:cs="Arial"/>
                <w:sz w:val="16"/>
                <w:szCs w:val="18"/>
              </w:rPr>
              <w:t>Contingences</w:t>
            </w:r>
            <w:r w:rsidR="00B01E6A" w:rsidRPr="00625244">
              <w:rPr>
                <w:rFonts w:ascii="Arial" w:hAnsi="Arial" w:cs="Arial"/>
                <w:sz w:val="16"/>
                <w:szCs w:val="18"/>
              </w:rPr>
              <w:br/>
            </w:r>
            <w:r w:rsidRPr="00625244">
              <w:rPr>
                <w:rFonts w:ascii="Arial" w:hAnsi="Arial" w:cs="Arial"/>
                <w:sz w:val="16"/>
                <w:szCs w:val="18"/>
              </w:rPr>
              <w:t>(</w:t>
            </w:r>
            <w:r w:rsidR="00625244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F26FC5" w:rsidRPr="0062524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# ##0"/>
                  </w:textInput>
                </w:ffData>
              </w:fldChar>
            </w:r>
            <w:r w:rsidR="00F26FC5" w:rsidRPr="00625244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26FC5" w:rsidRPr="00625244">
              <w:rPr>
                <w:rFonts w:ascii="Arial" w:hAnsi="Arial" w:cs="Arial"/>
                <w:sz w:val="18"/>
                <w:szCs w:val="18"/>
              </w:rPr>
            </w:r>
            <w:r w:rsidR="00F26FC5" w:rsidRPr="0062524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26FC5" w:rsidRPr="0062524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F26FC5" w:rsidRPr="0062524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F26FC5" w:rsidRPr="00625244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F26FC5" w:rsidRPr="0062524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625244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625244">
              <w:rPr>
                <w:rFonts w:ascii="Arial" w:hAnsi="Arial" w:cs="Arial"/>
                <w:sz w:val="16"/>
                <w:szCs w:val="18"/>
              </w:rPr>
              <w:t>%)</w:t>
            </w:r>
          </w:p>
        </w:tc>
        <w:tc>
          <w:tcPr>
            <w:tcW w:w="1080" w:type="dxa"/>
            <w:gridSpan w:val="2"/>
            <w:vMerge/>
            <w:tcBorders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BFBFBF"/>
          </w:tcPr>
          <w:p w:rsidR="00240E6C" w:rsidRDefault="00240E6C" w:rsidP="00613433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240E6C" w:rsidRDefault="00240E6C" w:rsidP="00613433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47A3">
              <w:rPr>
                <w:rFonts w:ascii="Arial" w:hAnsi="Arial" w:cs="Arial"/>
                <w:sz w:val="16"/>
                <w:szCs w:val="18"/>
              </w:rPr>
              <w:t xml:space="preserve">Inflation </w:t>
            </w:r>
            <w:r w:rsidR="00E92B82" w:rsidRPr="004D47A3">
              <w:rPr>
                <w:rFonts w:ascii="Arial" w:hAnsi="Arial" w:cs="Arial"/>
                <w:sz w:val="16"/>
                <w:szCs w:val="18"/>
              </w:rPr>
              <w:br/>
            </w:r>
            <w:r w:rsidRPr="004D47A3">
              <w:rPr>
                <w:rFonts w:ascii="Arial" w:hAnsi="Arial" w:cs="Arial"/>
                <w:sz w:val="16"/>
                <w:szCs w:val="18"/>
              </w:rPr>
              <w:t>(</w:t>
            </w:r>
            <w:r w:rsidR="004D47A3" w:rsidRPr="004D47A3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="00F26FC5" w:rsidRPr="004D47A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3"/>
                    <w:format w:val="# ##0"/>
                  </w:textInput>
                </w:ffData>
              </w:fldChar>
            </w:r>
            <w:r w:rsidR="00F26FC5" w:rsidRPr="004D47A3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26FC5" w:rsidRPr="004D47A3">
              <w:rPr>
                <w:rFonts w:ascii="Arial" w:hAnsi="Arial" w:cs="Arial"/>
                <w:sz w:val="18"/>
                <w:szCs w:val="18"/>
              </w:rPr>
            </w:r>
            <w:r w:rsidR="00F26FC5" w:rsidRPr="004D47A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26FC5" w:rsidRPr="004D47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F26FC5" w:rsidRPr="004D47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F26FC5" w:rsidRPr="004D47A3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F26FC5" w:rsidRPr="004D47A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4D47A3" w:rsidRPr="004D47A3">
              <w:rPr>
                <w:rFonts w:ascii="Arial" w:hAnsi="Arial" w:cs="Arial"/>
                <w:sz w:val="16"/>
                <w:szCs w:val="18"/>
              </w:rPr>
              <w:t xml:space="preserve"> </w:t>
            </w:r>
            <w:r w:rsidRPr="004D47A3">
              <w:rPr>
                <w:rFonts w:ascii="Arial" w:hAnsi="Arial" w:cs="Arial"/>
                <w:sz w:val="16"/>
                <w:szCs w:val="18"/>
              </w:rPr>
              <w:t>%)</w:t>
            </w:r>
          </w:p>
        </w:tc>
        <w:tc>
          <w:tcPr>
            <w:tcW w:w="1080" w:type="dxa"/>
            <w:tcBorders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240E6C" w:rsidRDefault="00240E6C" w:rsidP="00613433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47A3">
              <w:rPr>
                <w:rFonts w:ascii="Arial" w:hAnsi="Arial" w:cs="Arial"/>
                <w:sz w:val="16"/>
                <w:szCs w:val="18"/>
              </w:rPr>
              <w:t>Risques</w:t>
            </w:r>
          </w:p>
        </w:tc>
        <w:tc>
          <w:tcPr>
            <w:tcW w:w="1008" w:type="dxa"/>
            <w:vMerge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BFBFBF"/>
            <w:vAlign w:val="center"/>
          </w:tcPr>
          <w:p w:rsidR="00240E6C" w:rsidRDefault="00240E6C" w:rsidP="00613433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85" w:type="dxa"/>
            <w:vMerge/>
            <w:tcBorders>
              <w:top w:val="single" w:sz="4" w:space="0" w:color="7F7F7F"/>
              <w:left w:val="single" w:sz="4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240E6C" w:rsidRDefault="00240E6C" w:rsidP="00613433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AE0" w:rsidRPr="001F088A" w:rsidTr="00F44B9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D728FA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/>
                <w:bCs/>
                <w:color w:val="FFFFFF"/>
                <w:sz w:val="18"/>
              </w:rPr>
            </w:pPr>
            <w:r w:rsidRPr="00D728FA">
              <w:rPr>
                <w:rFonts w:cs="Arial"/>
                <w:b/>
                <w:bCs/>
                <w:color w:val="FFFFFF"/>
                <w:sz w:val="18"/>
              </w:rPr>
              <w:t>PC</w:t>
            </w:r>
            <w:r>
              <w:rPr>
                <w:rFonts w:cs="Arial"/>
                <w:b/>
                <w:bCs/>
                <w:color w:val="FFFFFF"/>
                <w:sz w:val="18"/>
              </w:rPr>
              <w:t>1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205083" w:rsidRDefault="00EF3FA0" w:rsidP="0061343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20"/>
              </w:rPr>
            </w:pP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205083" w:rsidRDefault="00EF3FA0" w:rsidP="00613433">
            <w:pPr>
              <w:pStyle w:val="CHAMPS"/>
              <w:keepNext/>
            </w:pP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205083" w:rsidRDefault="00EF3FA0" w:rsidP="00613433">
            <w:pPr>
              <w:pStyle w:val="CHAMPS"/>
              <w:keepNext/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205083" w:rsidRDefault="00EF3FA0" w:rsidP="00613433">
            <w:pPr>
              <w:pStyle w:val="CHAMPS"/>
              <w:keepNext/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205083" w:rsidRDefault="00EF3FA0" w:rsidP="00613433">
            <w:pPr>
              <w:pStyle w:val="CHAMPS"/>
              <w:keepNext/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6D4149" w:rsidRDefault="00EF3FA0" w:rsidP="00613433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12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shd w:val="clear" w:color="auto" w:fill="7F7F7F"/>
          </w:tcPr>
          <w:p w:rsidR="00EF3FA0" w:rsidRPr="00205083" w:rsidRDefault="00EF3FA0" w:rsidP="00613433">
            <w:pPr>
              <w:pStyle w:val="CHAMPS"/>
              <w:keepNext/>
            </w:pP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205083" w:rsidRDefault="00EF3FA0" w:rsidP="00613433">
            <w:pPr>
              <w:pStyle w:val="CHAMPS"/>
              <w:keepNext/>
            </w:pP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205083" w:rsidRDefault="00EF3FA0" w:rsidP="00613433">
            <w:pPr>
              <w:pStyle w:val="CHAMPS"/>
              <w:keepNext/>
            </w:pP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205083" w:rsidRDefault="00EF3FA0" w:rsidP="00613433">
            <w:pPr>
              <w:pStyle w:val="CHAMPS"/>
              <w:keepNext/>
            </w:pP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205083" w:rsidRDefault="00EF3FA0" w:rsidP="00613433">
            <w:pPr>
              <w:pStyle w:val="CHAMPS"/>
              <w:keepNext/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205083" w:rsidRDefault="00EF3FA0" w:rsidP="00613433">
            <w:pPr>
              <w:pStyle w:val="CHAMPS"/>
              <w:keepNext/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205083" w:rsidRDefault="00EF3FA0" w:rsidP="00613433">
            <w:pPr>
              <w:pStyle w:val="CHAMPS"/>
              <w:keepNext/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6D4149" w:rsidRDefault="00EF3FA0" w:rsidP="00613433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12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008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6D4149" w:rsidRDefault="00EF3FA0" w:rsidP="00613433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200"/>
              <w:jc w:val="right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885" w:type="dxa"/>
            <w:vMerge w:val="restart"/>
            <w:tcBorders>
              <w:top w:val="single" w:sz="6" w:space="0" w:color="7F7F7F"/>
              <w:left w:val="single" w:sz="12" w:space="0" w:color="7F7F7F"/>
              <w:right w:val="single" w:sz="6" w:space="0" w:color="7F7F7F"/>
            </w:tcBorders>
            <w:shd w:val="clear" w:color="auto" w:fill="auto"/>
          </w:tcPr>
          <w:p w:rsidR="00EF3FA0" w:rsidRPr="004D47A3" w:rsidRDefault="00EF3FA0" w:rsidP="00EF3FA0">
            <w:pPr>
              <w:pStyle w:val="Sous-titres"/>
              <w:keepNext/>
              <w:tabs>
                <w:tab w:val="left" w:pos="366"/>
              </w:tabs>
              <w:spacing w:before="40"/>
              <w:ind w:left="120" w:right="120"/>
              <w:rPr>
                <w:rFonts w:ascii="Times New Roman" w:hAnsi="Times New Roman"/>
                <w:bCs/>
                <w:sz w:val="18"/>
              </w:rPr>
            </w:pPr>
            <w:r w:rsidRPr="004D47A3">
              <w:rPr>
                <w:rFonts w:cs="Arial"/>
                <w:szCs w:val="18"/>
              </w:rPr>
              <w:t>Commentaires</w:t>
            </w:r>
            <w:r w:rsidRPr="004D47A3">
              <w:rPr>
                <w:rFonts w:ascii="Times New Roman" w:hAnsi="Times New Roman"/>
                <w:bCs/>
                <w:sz w:val="18"/>
              </w:rPr>
              <w:t xml:space="preserve"> </w:t>
            </w:r>
          </w:p>
          <w:p w:rsidR="00C85C08" w:rsidRPr="00BB3602" w:rsidRDefault="00EF3FA0" w:rsidP="00B01E6A">
            <w:pPr>
              <w:pStyle w:val="Sous-titres"/>
              <w:keepNext/>
              <w:tabs>
                <w:tab w:val="left" w:pos="366"/>
              </w:tabs>
              <w:spacing w:before="40"/>
              <w:ind w:left="120" w:right="60"/>
              <w:rPr>
                <w:rFonts w:cs="Arial"/>
                <w:b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maxLength w:val="1400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C85C08" w:rsidRPr="00C85C08" w:rsidRDefault="00C85C08" w:rsidP="00C85C08"/>
          <w:p w:rsidR="00EF3FA0" w:rsidRPr="00C85C08" w:rsidRDefault="00EF3FA0" w:rsidP="00C85C08"/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625244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625244">
              <w:rPr>
                <w:rFonts w:cs="Arial"/>
                <w:bCs/>
              </w:rPr>
              <w:t>Initial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BC71DF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=C7+D7+E7+F7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=H7+I7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133BD6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BC71DF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=G7+J7+K7+L7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71DF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6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543004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=M7+N7+O7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240E6C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625244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625244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=C8+D8+E8+F8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=H8+I8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=G8+J8+K8+L8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=M8+N8+O8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625244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625244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=C9+D9+E9+F9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=H9+I9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=G9+J9+K9+L9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=M9+N9+O9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D728FA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/>
                <w:bCs/>
                <w:color w:val="FFFFFF"/>
                <w:sz w:val="18"/>
              </w:rPr>
            </w:pPr>
            <w:r w:rsidRPr="00D728FA">
              <w:rPr>
                <w:rFonts w:cs="Arial"/>
                <w:b/>
                <w:bCs/>
                <w:color w:val="FFFFFF"/>
                <w:sz w:val="18"/>
              </w:rPr>
              <w:t>PC</w:t>
            </w:r>
            <w:r>
              <w:rPr>
                <w:rFonts w:cs="Arial"/>
                <w:b/>
                <w:bCs/>
                <w:color w:val="FFFFFF"/>
                <w:sz w:val="18"/>
              </w:rPr>
              <w:t>2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A23114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</w:pP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</w:pP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</w:tcPr>
          <w:p w:rsidR="00EF3FA0" w:rsidRPr="00A23114" w:rsidRDefault="00EF3FA0" w:rsidP="00A23114">
            <w:pPr>
              <w:pStyle w:val="CHAMPS"/>
              <w:keepNext/>
              <w:rPr>
                <w:szCs w:val="18"/>
              </w:rPr>
            </w:pP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</w:tcPr>
          <w:p w:rsidR="00EF3FA0" w:rsidRPr="00A23114" w:rsidRDefault="00EF3FA0" w:rsidP="00A23114">
            <w:pPr>
              <w:pStyle w:val="CHAMPS"/>
              <w:keepNext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808080"/>
            <w:vAlign w:val="center"/>
          </w:tcPr>
          <w:p w:rsidR="00EF3FA0" w:rsidRPr="004D47A3" w:rsidRDefault="00EF3FA0" w:rsidP="004D47A3">
            <w:pPr>
              <w:pStyle w:val="CHAMPS"/>
              <w:keepNext/>
              <w:spacing w:before="0"/>
              <w:ind w:right="0"/>
              <w:jc w:val="center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808080"/>
            <w:vAlign w:val="center"/>
          </w:tcPr>
          <w:p w:rsidR="00EF3FA0" w:rsidRPr="004D47A3" w:rsidRDefault="00EF3FA0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808080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625244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625244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=C11+D11+E11+F11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=H11+I11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=G11+J11+K11+L11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=M11+N11+O11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625244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625244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=C12+D12+E12+F12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=H12+I12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=G12+J12+K12+L12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=M12+N12+O12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625244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625244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=C13+D13+E13+F13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=H13+I13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=G13+J13+K13+L13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=M13+N13+O13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625244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625244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=C14+D14+E14+F14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=H14+I14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=G14+J14+K14+L14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=M14+N14+O14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D728FA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/>
                <w:bCs/>
                <w:color w:val="FFFFFF"/>
                <w:sz w:val="18"/>
              </w:rPr>
            </w:pPr>
            <w:r w:rsidRPr="00D728FA">
              <w:rPr>
                <w:rFonts w:cs="Arial"/>
                <w:b/>
                <w:bCs/>
                <w:color w:val="FFFFFF"/>
                <w:sz w:val="18"/>
              </w:rPr>
              <w:t>PC</w:t>
            </w:r>
            <w:r>
              <w:rPr>
                <w:rFonts w:cs="Arial"/>
                <w:b/>
                <w:bCs/>
                <w:color w:val="FFFFFF"/>
                <w:sz w:val="18"/>
              </w:rPr>
              <w:t>3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A23114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</w:pP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</w:pP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A23114" w:rsidRDefault="00EF3FA0" w:rsidP="00A23114">
            <w:pPr>
              <w:pStyle w:val="CHAMPS"/>
              <w:keepNext/>
              <w:rPr>
                <w:szCs w:val="18"/>
              </w:rPr>
            </w:pP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</w:tcPr>
          <w:p w:rsidR="00EF3FA0" w:rsidRPr="00A23114" w:rsidRDefault="00EF3FA0" w:rsidP="00A23114">
            <w:pPr>
              <w:pStyle w:val="CHAMPS"/>
              <w:keepNext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808080"/>
            <w:vAlign w:val="center"/>
          </w:tcPr>
          <w:p w:rsidR="00EF3FA0" w:rsidRPr="004D47A3" w:rsidRDefault="00EF3FA0" w:rsidP="004D47A3">
            <w:pPr>
              <w:pStyle w:val="CHAMPS"/>
              <w:keepNext/>
              <w:spacing w:before="0"/>
              <w:ind w:right="0"/>
              <w:jc w:val="center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808080"/>
            <w:vAlign w:val="center"/>
          </w:tcPr>
          <w:p w:rsidR="00EF3FA0" w:rsidRPr="004D47A3" w:rsidRDefault="00EF3FA0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808080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283E32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=C16+D16+E16+F16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=H16+I16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=G16+J16+K16+L16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=M16+N16+O16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C26366"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283E32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=C17+D17+E17+F17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=H17+I17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=G17+J17+K17+L17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=M17+N17+O17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=C18+D18+E18+F18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=H18+I18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=G18+J18+K18+L18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=M18+N18+O18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=C19+D19+E19+f19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=H19+I19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=G19+J19+K19+L19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=M19+N19+O19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D728FA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/>
                <w:bCs/>
                <w:color w:val="FFFFFF"/>
                <w:sz w:val="18"/>
              </w:rPr>
            </w:pPr>
            <w:r w:rsidRPr="00D728FA">
              <w:rPr>
                <w:rFonts w:cs="Arial"/>
                <w:b/>
                <w:bCs/>
                <w:color w:val="FFFFFF"/>
                <w:sz w:val="18"/>
              </w:rPr>
              <w:t>PC</w:t>
            </w:r>
            <w:r>
              <w:rPr>
                <w:rFonts w:cs="Arial"/>
                <w:b/>
                <w:bCs/>
                <w:color w:val="FFFFFF"/>
                <w:sz w:val="18"/>
              </w:rPr>
              <w:t>4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A23114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</w:pP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</w:pP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A23114" w:rsidRDefault="00EF3FA0" w:rsidP="00A23114">
            <w:pPr>
              <w:pStyle w:val="CHAMPS"/>
              <w:keepNext/>
              <w:rPr>
                <w:szCs w:val="18"/>
              </w:rPr>
            </w:pP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A23114" w:rsidRDefault="00EF3FA0" w:rsidP="00A23114">
            <w:pPr>
              <w:pStyle w:val="CHAMPS"/>
              <w:keepNext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7F7F7F"/>
            <w:vAlign w:val="center"/>
          </w:tcPr>
          <w:p w:rsidR="00EF3FA0" w:rsidRPr="004D47A3" w:rsidRDefault="00EF3FA0" w:rsidP="004D47A3">
            <w:pPr>
              <w:pStyle w:val="CHAMPS"/>
              <w:keepNext/>
              <w:spacing w:before="0"/>
              <w:ind w:right="0"/>
              <w:jc w:val="center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808080"/>
            <w:vAlign w:val="center"/>
          </w:tcPr>
          <w:p w:rsidR="00EF3FA0" w:rsidRPr="004D47A3" w:rsidRDefault="00EF3FA0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808080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=C21+D21+E21+F21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=H21+I21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=G21+J21+K21+L21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=M21+N21+O21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283E32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=C22+D22+E22+F22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=H22+I22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=G22+J22+K22+L22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=M22+N22+O22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=C23+D23+E23+F23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=H23+I23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=G23+J23+K23+L23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=M23+N23+O23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=C24+D24+E24+F24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=H24+I24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F23BA6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=G24+J24+K24+L24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=M24+N24+O24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D728FA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/>
                <w:bCs/>
                <w:color w:val="FFFFFF"/>
                <w:sz w:val="18"/>
              </w:rPr>
            </w:pPr>
            <w:r w:rsidRPr="00D728FA">
              <w:rPr>
                <w:rFonts w:cs="Arial"/>
                <w:b/>
                <w:bCs/>
                <w:color w:val="FFFFFF"/>
                <w:sz w:val="18"/>
              </w:rPr>
              <w:t>PC</w:t>
            </w:r>
            <w:r>
              <w:rPr>
                <w:rFonts w:cs="Arial"/>
                <w:b/>
                <w:bCs/>
                <w:color w:val="FFFFFF"/>
                <w:sz w:val="18"/>
              </w:rPr>
              <w:t>5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A23114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</w:pP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</w:pP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A23114" w:rsidRDefault="00EF3FA0" w:rsidP="00A23114">
            <w:pPr>
              <w:pStyle w:val="CHAMPS"/>
              <w:keepNext/>
              <w:rPr>
                <w:szCs w:val="18"/>
              </w:rPr>
            </w:pP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A23114" w:rsidRDefault="00EF3FA0" w:rsidP="00A23114">
            <w:pPr>
              <w:pStyle w:val="CHAMPS"/>
              <w:keepNext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7F7F7F"/>
            <w:vAlign w:val="center"/>
          </w:tcPr>
          <w:p w:rsidR="00EF3FA0" w:rsidRPr="004D47A3" w:rsidRDefault="00EF3FA0" w:rsidP="004D47A3">
            <w:pPr>
              <w:pStyle w:val="CHAMPS"/>
              <w:keepNext/>
              <w:spacing w:before="0"/>
              <w:ind w:right="0"/>
              <w:jc w:val="center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808080"/>
            <w:vAlign w:val="center"/>
          </w:tcPr>
          <w:p w:rsidR="00EF3FA0" w:rsidRPr="004D47A3" w:rsidRDefault="00EF3FA0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808080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=C26+D26+E26+F26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=H26+I26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=G26+J26+K26+L26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=M26+N26+O26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=C27+D27+E27+F27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=H27+I27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=G27+J27+K27+L27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=M27+N27+O27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162749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=C28+D28+E28+F28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=H28+I28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=G28+J28+K28+L28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=M28+N28+O28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D728FA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/>
                <w:bCs/>
                <w:color w:val="FFFFFF"/>
                <w:sz w:val="18"/>
              </w:rPr>
            </w:pPr>
            <w:r w:rsidRPr="00D728FA">
              <w:rPr>
                <w:rFonts w:cs="Arial"/>
                <w:b/>
                <w:bCs/>
                <w:color w:val="FFFFFF"/>
                <w:sz w:val="18"/>
              </w:rPr>
              <w:t>PC</w:t>
            </w:r>
            <w:r>
              <w:rPr>
                <w:rFonts w:cs="Arial"/>
                <w:b/>
                <w:bCs/>
                <w:color w:val="FFFFFF"/>
                <w:sz w:val="18"/>
              </w:rPr>
              <w:t>6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A23114" w:rsidRDefault="00EF3FA0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ascii="Times New Roman" w:hAnsi="Times New Roman"/>
                <w:bCs/>
                <w:sz w:val="18"/>
              </w:rPr>
            </w:pPr>
          </w:p>
        </w:tc>
        <w:tc>
          <w:tcPr>
            <w:tcW w:w="887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A23114" w:rsidRDefault="00EF3FA0" w:rsidP="00A23114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="6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Chars="60" w:right="1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5B2FE0" w:rsidRDefault="00EF3FA0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Chars="60" w:right="1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Chars="60" w:right="144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7F7F7F"/>
            <w:vAlign w:val="center"/>
          </w:tcPr>
          <w:p w:rsidR="00EF3FA0" w:rsidRPr="004D47A3" w:rsidRDefault="00EF3FA0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Chars="60" w:right="1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808080"/>
            <w:vAlign w:val="center"/>
          </w:tcPr>
          <w:p w:rsidR="00EF3FA0" w:rsidRPr="004D47A3" w:rsidRDefault="00EF3FA0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 w:rightChars="60" w:right="144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808080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162749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=C30+D30+E30+F30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C8506D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=H30+I30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=G30+J30+K30+L30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=M30+N30+O30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617AE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  <w:rPr>
                <w:rFonts w:cs="Arial"/>
                <w:bCs/>
              </w:rPr>
            </w:pPr>
            <w:r w:rsidRPr="00F44B9F">
              <w:rPr>
                <w:rFonts w:cs="Arial"/>
                <w:bCs/>
              </w:rPr>
              <w:t>Actualisé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F44B9F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F44B9F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F44B9F">
              <w:rPr>
                <w:rFonts w:cs="Arial"/>
                <w:bCs/>
                <w:sz w:val="18"/>
                <w:szCs w:val="18"/>
              </w:rPr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F44B9F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F44B9F" w:rsidRDefault="00EF3FA0" w:rsidP="00F44B9F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8"/>
              </w:rPr>
            </w:pPr>
            <w:r w:rsidRPr="00F44B9F">
              <w:rPr>
                <w:rFonts w:ascii="Arial" w:hAnsi="Arial" w:cs="Arial"/>
                <w:szCs w:val="18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F44B9F">
              <w:rPr>
                <w:rFonts w:ascii="Arial" w:hAnsi="Arial" w:cs="Arial"/>
                <w:szCs w:val="18"/>
              </w:rPr>
              <w:instrText xml:space="preserve"> FORMTEXT </w:instrText>
            </w:r>
            <w:r w:rsidRPr="00F44B9F">
              <w:rPr>
                <w:rFonts w:ascii="Arial" w:hAnsi="Arial" w:cs="Arial"/>
                <w:szCs w:val="18"/>
              </w:rPr>
            </w:r>
            <w:r w:rsidRPr="00F44B9F">
              <w:rPr>
                <w:rFonts w:ascii="Arial" w:hAnsi="Arial" w:cs="Arial"/>
                <w:szCs w:val="18"/>
              </w:rPr>
              <w:fldChar w:fldCharType="separate"/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="00C26366" w:rsidRPr="00F44B9F">
              <w:rPr>
                <w:rFonts w:ascii="Arial" w:hAnsi="Arial" w:cs="Arial"/>
                <w:noProof/>
                <w:szCs w:val="18"/>
              </w:rPr>
              <w:t> </w:t>
            </w:r>
            <w:r w:rsidRPr="00F44B9F">
              <w:rPr>
                <w:rFonts w:ascii="Arial" w:hAnsi="Arial" w:cs="Arial"/>
                <w:szCs w:val="18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auto"/>
            <w:vAlign w:val="center"/>
          </w:tcPr>
          <w:p w:rsidR="00EF3FA0" w:rsidRPr="00BB3602" w:rsidRDefault="00EF32C2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=C31+D31+E31+F31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5B2FE0" w:rsidRDefault="00EF3FA0" w:rsidP="005B2FE0">
            <w:pPr>
              <w:pStyle w:val="CHAMPS"/>
              <w:keepNext/>
              <w:spacing w:before="0"/>
              <w:ind w:right="0"/>
              <w:jc w:val="center"/>
              <w:rPr>
                <w:rFonts w:ascii="Arial" w:hAnsi="Arial" w:cs="Arial"/>
                <w:szCs w:val="16"/>
              </w:rPr>
            </w:pPr>
            <w:r w:rsidRPr="005B2FE0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5B2FE0">
              <w:rPr>
                <w:rFonts w:ascii="Arial" w:hAnsi="Arial" w:cs="Arial"/>
                <w:szCs w:val="16"/>
              </w:rPr>
            </w:r>
            <w:r w:rsidRPr="005B2FE0">
              <w:rPr>
                <w:rFonts w:ascii="Arial" w:hAnsi="Arial" w:cs="Arial"/>
                <w:szCs w:val="16"/>
              </w:rPr>
              <w:fldChar w:fldCharType="separate"/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5B2FE0">
              <w:rPr>
                <w:rFonts w:ascii="Arial" w:hAnsi="Arial" w:cs="Arial"/>
                <w:noProof/>
                <w:szCs w:val="16"/>
              </w:rPr>
              <w:t> </w:t>
            </w:r>
            <w:r w:rsidRPr="005B2FE0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EF32C2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=H31+I31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20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5B2FE0" w:rsidRDefault="00BC27C4" w:rsidP="005B2FE0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5B2FE0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5B2FE0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5B2FE0">
              <w:rPr>
                <w:rFonts w:cs="Arial"/>
                <w:sz w:val="18"/>
                <w:szCs w:val="16"/>
              </w:rPr>
            </w:r>
            <w:r w:rsidRPr="005B2FE0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5B2FE0">
              <w:rPr>
                <w:rFonts w:cs="Arial"/>
                <w:noProof/>
                <w:sz w:val="18"/>
                <w:szCs w:val="16"/>
              </w:rPr>
              <w:t> </w:t>
            </w:r>
            <w:r w:rsidRPr="005B2FE0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vAlign w:val="center"/>
          </w:tcPr>
          <w:p w:rsidR="00EF3FA0" w:rsidRPr="00BB3602" w:rsidRDefault="000A597A" w:rsidP="00A23114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=G31+J31+K31+L31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BC27C4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/>
                <w:bCs/>
                <w:sz w:val="18"/>
                <w:szCs w:val="16"/>
              </w:rPr>
            </w:pPr>
            <w:r w:rsidRPr="004D47A3">
              <w:rPr>
                <w:rFonts w:cs="Arial"/>
                <w:sz w:val="18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cs="Arial"/>
                <w:sz w:val="18"/>
                <w:szCs w:val="16"/>
              </w:rPr>
              <w:instrText xml:space="preserve"> FORMTEXT </w:instrText>
            </w:r>
            <w:r w:rsidRPr="004D47A3">
              <w:rPr>
                <w:rFonts w:cs="Arial"/>
                <w:sz w:val="18"/>
                <w:szCs w:val="16"/>
              </w:rPr>
            </w:r>
            <w:r w:rsidRPr="004D47A3">
              <w:rPr>
                <w:rFonts w:cs="Arial"/>
                <w:sz w:val="18"/>
                <w:szCs w:val="16"/>
              </w:rPr>
              <w:fldChar w:fldCharType="separate"/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="00C26366" w:rsidRPr="004D47A3">
              <w:rPr>
                <w:rFonts w:cs="Arial"/>
                <w:noProof/>
                <w:sz w:val="18"/>
                <w:szCs w:val="16"/>
              </w:rPr>
              <w:t> </w:t>
            </w:r>
            <w:r w:rsidRPr="004D47A3">
              <w:rPr>
                <w:rFonts w:cs="Arial"/>
                <w:sz w:val="18"/>
                <w:szCs w:val="16"/>
              </w:rPr>
              <w:fldChar w:fldCharType="end"/>
            </w:r>
          </w:p>
        </w:tc>
        <w:tc>
          <w:tcPr>
            <w:tcW w:w="1080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4D47A3" w:rsidRDefault="00EF3FA0" w:rsidP="004D47A3">
            <w:pPr>
              <w:pStyle w:val="CHAMPS"/>
              <w:spacing w:before="0"/>
              <w:ind w:right="0"/>
              <w:jc w:val="center"/>
              <w:rPr>
                <w:rFonts w:ascii="Arial" w:hAnsi="Arial" w:cs="Arial"/>
                <w:b/>
                <w:szCs w:val="16"/>
              </w:rPr>
            </w:pPr>
            <w:r w:rsidRPr="004D47A3">
              <w:rPr>
                <w:rFonts w:ascii="Arial" w:hAnsi="Arial" w:cs="Arial"/>
                <w:szCs w:val="16"/>
              </w:rP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maxLength w:val="7"/>
                    <w:format w:val="# ##0"/>
                  </w:textInput>
                </w:ffData>
              </w:fldChar>
            </w:r>
            <w:r w:rsidRPr="004D47A3">
              <w:rPr>
                <w:rFonts w:ascii="Arial" w:hAnsi="Arial" w:cs="Arial"/>
                <w:szCs w:val="16"/>
              </w:rPr>
              <w:instrText xml:space="preserve"> FORMTEXT </w:instrText>
            </w:r>
            <w:r w:rsidRPr="004D47A3">
              <w:rPr>
                <w:rFonts w:ascii="Arial" w:hAnsi="Arial" w:cs="Arial"/>
                <w:szCs w:val="16"/>
              </w:rPr>
            </w:r>
            <w:r w:rsidRPr="004D47A3">
              <w:rPr>
                <w:rFonts w:ascii="Arial" w:hAnsi="Arial" w:cs="Arial"/>
                <w:szCs w:val="16"/>
              </w:rPr>
              <w:fldChar w:fldCharType="separate"/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="00C26366" w:rsidRPr="004D47A3">
              <w:rPr>
                <w:rFonts w:ascii="Arial" w:hAnsi="Arial" w:cs="Arial"/>
                <w:noProof/>
                <w:szCs w:val="16"/>
              </w:rPr>
              <w:t> </w:t>
            </w:r>
            <w:r w:rsidRPr="004D47A3">
              <w:rPr>
                <w:rFonts w:ascii="Arial" w:hAnsi="Arial" w:cs="Arial"/>
                <w:szCs w:val="16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:rsidR="00EF3FA0" w:rsidRPr="00BB3602" w:rsidRDefault="00647233" w:rsidP="0060476A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cs="Arial"/>
                <w:b/>
                <w:bCs/>
                <w:szCs w:val="16"/>
              </w:rPr>
            </w:pPr>
            <w:r w:rsidRPr="00BB3602">
              <w:rPr>
                <w:rFonts w:cs="Arial"/>
                <w:b/>
                <w:bCs/>
                <w:szCs w:val="16"/>
              </w:rPr>
              <w:fldChar w:fldCharType="begin"/>
            </w:r>
            <w:r w:rsidRPr="00BB3602">
              <w:rPr>
                <w:rFonts w:cs="Arial"/>
                <w:b/>
                <w:bCs/>
                <w:szCs w:val="16"/>
              </w:rPr>
              <w:instrText xml:space="preserve"> =M31+N31+O31 \# "# ##0" </w:instrText>
            </w:r>
            <w:r w:rsidRPr="00BB3602">
              <w:rPr>
                <w:rFonts w:cs="Arial"/>
                <w:b/>
                <w:bCs/>
                <w:szCs w:val="16"/>
              </w:rPr>
              <w:fldChar w:fldCharType="separate"/>
            </w:r>
            <w:r w:rsidR="00561502">
              <w:rPr>
                <w:rFonts w:cs="Arial"/>
                <w:b/>
                <w:bCs/>
                <w:noProof/>
                <w:szCs w:val="16"/>
              </w:rPr>
              <w:t xml:space="preserve">   0</w:t>
            </w:r>
            <w:r w:rsidRPr="00BB3602">
              <w:rPr>
                <w:rFonts w:cs="Arial"/>
                <w:b/>
                <w:bCs/>
                <w:szCs w:val="16"/>
              </w:rPr>
              <w:fldChar w:fldCharType="end"/>
            </w:r>
          </w:p>
        </w:tc>
        <w:tc>
          <w:tcPr>
            <w:tcW w:w="2885" w:type="dxa"/>
            <w:vMerge/>
            <w:tcBorders>
              <w:left w:val="single" w:sz="4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60476A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EF3FA0" w:rsidRPr="001F088A" w:rsidTr="004D47A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00"/>
          <w:jc w:val="center"/>
        </w:trPr>
        <w:tc>
          <w:tcPr>
            <w:tcW w:w="786" w:type="dxa"/>
            <w:gridSpan w:val="2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9F6EFA" w:rsidRDefault="00EF3FA0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58"/>
            </w:pPr>
            <w:r w:rsidRPr="00D728FA">
              <w:rPr>
                <w:rFonts w:cs="Arial"/>
                <w:b/>
                <w:bCs/>
                <w:color w:val="FFFFFF"/>
                <w:sz w:val="18"/>
              </w:rPr>
              <w:t>PC</w:t>
            </w:r>
            <w:r>
              <w:rPr>
                <w:rFonts w:cs="Arial"/>
                <w:b/>
                <w:bCs/>
                <w:color w:val="FFFFFF"/>
                <w:sz w:val="18"/>
              </w:rPr>
              <w:t>7</w:t>
            </w:r>
          </w:p>
        </w:tc>
        <w:tc>
          <w:tcPr>
            <w:tcW w:w="96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CC45C1" w:rsidRDefault="00CC45C1" w:rsidP="004D47A3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rPr>
                <w:rFonts w:ascii="Times New Roman" w:hAnsi="Times New Roman"/>
                <w:bCs/>
                <w:sz w:val="20"/>
              </w:rPr>
            </w:pPr>
          </w:p>
          <w:p w:rsidR="00CC45C1" w:rsidRPr="00CC45C1" w:rsidRDefault="00CC45C1" w:rsidP="004D47A3"/>
          <w:p w:rsidR="00EF3FA0" w:rsidRPr="00CC45C1" w:rsidRDefault="00EF3FA0" w:rsidP="004D47A3"/>
        </w:tc>
        <w:tc>
          <w:tcPr>
            <w:tcW w:w="88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205083" w:rsidRDefault="00EF3FA0" w:rsidP="004D47A3">
            <w:pPr>
              <w:pStyle w:val="CHAMPS"/>
              <w:keepNext/>
              <w:jc w:val="left"/>
            </w:pPr>
          </w:p>
        </w:tc>
        <w:tc>
          <w:tcPr>
            <w:tcW w:w="89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C85C08" w:rsidRDefault="00C85C08" w:rsidP="004D47A3">
            <w:pPr>
              <w:pStyle w:val="CHAMPS"/>
              <w:keepNext/>
              <w:jc w:val="left"/>
            </w:pPr>
          </w:p>
          <w:p w:rsidR="00C85C08" w:rsidRPr="00C85C08" w:rsidRDefault="00C85C08" w:rsidP="004D47A3"/>
          <w:p w:rsidR="00EF3FA0" w:rsidRPr="00C85C08" w:rsidRDefault="00EF3FA0" w:rsidP="004D47A3"/>
        </w:tc>
        <w:tc>
          <w:tcPr>
            <w:tcW w:w="89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C85C08" w:rsidRDefault="00C85C08" w:rsidP="004D47A3">
            <w:pPr>
              <w:pStyle w:val="CHAMPS"/>
              <w:keepNext/>
              <w:jc w:val="left"/>
            </w:pPr>
          </w:p>
          <w:p w:rsidR="00C85C08" w:rsidRPr="00C85C08" w:rsidRDefault="00C85C08" w:rsidP="004D47A3"/>
          <w:p w:rsidR="00EF3FA0" w:rsidRPr="00C85C08" w:rsidRDefault="00EF3FA0" w:rsidP="004D47A3"/>
        </w:tc>
        <w:tc>
          <w:tcPr>
            <w:tcW w:w="89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205083" w:rsidRDefault="00EF3FA0" w:rsidP="004D47A3">
            <w:pPr>
              <w:pStyle w:val="CHAMPS"/>
              <w:keepNext/>
              <w:jc w:val="left"/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7F7F7F"/>
            <w:vAlign w:val="center"/>
          </w:tcPr>
          <w:p w:rsidR="00EF3FA0" w:rsidRPr="00A23114" w:rsidRDefault="00EF3FA0" w:rsidP="004D47A3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6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6" w:space="0" w:color="7F7F7F"/>
              <w:left w:val="single" w:sz="12" w:space="0" w:color="7F7F7F"/>
              <w:bottom w:val="single" w:sz="6" w:space="0" w:color="7F7F7F"/>
              <w:right w:val="single" w:sz="4" w:space="0" w:color="7F7F7F"/>
            </w:tcBorders>
            <w:shd w:val="clear" w:color="auto" w:fill="7F7F7F"/>
            <w:vAlign w:val="center"/>
          </w:tcPr>
          <w:p w:rsidR="00EF3FA0" w:rsidRPr="00205083" w:rsidRDefault="00EF3FA0" w:rsidP="004D47A3">
            <w:pPr>
              <w:pStyle w:val="CHAMPS"/>
              <w:keepNext/>
              <w:jc w:val="left"/>
            </w:pPr>
          </w:p>
        </w:tc>
        <w:tc>
          <w:tcPr>
            <w:tcW w:w="897" w:type="dxa"/>
            <w:tcBorders>
              <w:top w:val="single" w:sz="6" w:space="0" w:color="7F7F7F"/>
              <w:left w:val="single" w:sz="4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205083" w:rsidRDefault="00EF3FA0" w:rsidP="004D47A3">
            <w:pPr>
              <w:pStyle w:val="CHAMPS"/>
              <w:keepNext/>
              <w:jc w:val="left"/>
            </w:pPr>
          </w:p>
        </w:tc>
        <w:tc>
          <w:tcPr>
            <w:tcW w:w="919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A23114" w:rsidRDefault="00EF3FA0" w:rsidP="004D47A3">
            <w:pPr>
              <w:pStyle w:val="CHAMPS"/>
              <w:keepNext/>
              <w:jc w:val="left"/>
              <w:rPr>
                <w:szCs w:val="18"/>
              </w:rPr>
            </w:pPr>
          </w:p>
        </w:tc>
        <w:tc>
          <w:tcPr>
            <w:tcW w:w="106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A23114" w:rsidRDefault="00EF3FA0" w:rsidP="004D47A3">
            <w:pPr>
              <w:pStyle w:val="CHAMPS"/>
              <w:keepNext/>
              <w:jc w:val="left"/>
              <w:rPr>
                <w:szCs w:val="18"/>
              </w:rPr>
            </w:pPr>
          </w:p>
        </w:tc>
        <w:tc>
          <w:tcPr>
            <w:tcW w:w="53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A23114" w:rsidRDefault="00EF3FA0" w:rsidP="004D47A3">
            <w:pPr>
              <w:pStyle w:val="CHAMPS"/>
              <w:keepNext/>
              <w:jc w:val="left"/>
              <w:rPr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A23114" w:rsidRDefault="00EF3FA0" w:rsidP="004D47A3">
            <w:pPr>
              <w:pStyle w:val="CHAMPS"/>
              <w:keepNext/>
              <w:jc w:val="left"/>
              <w:rPr>
                <w:szCs w:val="18"/>
              </w:rPr>
            </w:pPr>
          </w:p>
        </w:tc>
        <w:tc>
          <w:tcPr>
            <w:tcW w:w="1908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7F7F7F"/>
            <w:vAlign w:val="center"/>
          </w:tcPr>
          <w:p w:rsidR="00EF3FA0" w:rsidRPr="00A23114" w:rsidRDefault="00EF3FA0" w:rsidP="004D47A3">
            <w:pPr>
              <w:pStyle w:val="CHAMPS"/>
              <w:keepNext/>
              <w:jc w:val="left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12" w:space="0" w:color="7F7F7F"/>
            </w:tcBorders>
            <w:shd w:val="clear" w:color="auto" w:fill="808080"/>
            <w:vAlign w:val="center"/>
          </w:tcPr>
          <w:p w:rsidR="00EF3FA0" w:rsidRPr="0093148C" w:rsidRDefault="00EF3FA0" w:rsidP="004D47A3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="120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008" w:type="dxa"/>
            <w:tcBorders>
              <w:top w:val="single" w:sz="4" w:space="0" w:color="7F7F7F"/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808080"/>
            <w:vAlign w:val="center"/>
          </w:tcPr>
          <w:p w:rsidR="00EF3FA0" w:rsidRPr="00A23114" w:rsidRDefault="00EF3FA0" w:rsidP="004D47A3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Chars="60" w:right="1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85" w:type="dxa"/>
            <w:vMerge/>
            <w:tcBorders>
              <w:left w:val="single" w:sz="12" w:space="0" w:color="7F7F7F"/>
              <w:bottom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EF3FA0" w:rsidRPr="00A23114" w:rsidRDefault="00EF3FA0" w:rsidP="004D47A3">
            <w:pPr>
              <w:pStyle w:val="Sous-titres"/>
              <w:keepNext/>
              <w:tabs>
                <w:tab w:val="left" w:pos="366"/>
              </w:tabs>
              <w:spacing w:before="40" w:line="240" w:lineRule="auto"/>
              <w:ind w:left="0" w:rightChars="60" w:right="14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</w:tbl>
    <w:p w:rsidR="004F57DF" w:rsidRDefault="004F57DF" w:rsidP="00970DD1">
      <w:pPr>
        <w:pStyle w:val="Sous-titres"/>
        <w:keepNext/>
        <w:tabs>
          <w:tab w:val="left" w:pos="366"/>
        </w:tabs>
        <w:ind w:left="120"/>
        <w:rPr>
          <w:rFonts w:cs="Arial"/>
          <w:b/>
          <w:bCs/>
          <w:sz w:val="18"/>
        </w:rPr>
        <w:sectPr w:rsidR="004F57DF" w:rsidSect="00E86C1E">
          <w:headerReference w:type="even" r:id="rId18"/>
          <w:headerReference w:type="default" r:id="rId19"/>
          <w:footerReference w:type="default" r:id="rId20"/>
          <w:headerReference w:type="first" r:id="rId21"/>
          <w:footerReference w:type="first" r:id="rId22"/>
          <w:pgSz w:w="20160" w:h="12240" w:orient="landscape" w:code="5"/>
          <w:pgMar w:top="720" w:right="720" w:bottom="720" w:left="720" w:header="0" w:footer="0" w:gutter="0"/>
          <w:cols w:space="708"/>
          <w:titlePg/>
          <w:docGrid w:linePitch="360"/>
        </w:sectPr>
      </w:pPr>
    </w:p>
    <w:tbl>
      <w:tblPr>
        <w:tblW w:w="10802" w:type="dxa"/>
        <w:jc w:val="center"/>
        <w:tblLayout w:type="fixed"/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117"/>
        <w:gridCol w:w="216"/>
        <w:gridCol w:w="9"/>
        <w:gridCol w:w="5751"/>
        <w:gridCol w:w="571"/>
        <w:gridCol w:w="6"/>
        <w:gridCol w:w="563"/>
        <w:gridCol w:w="1983"/>
        <w:gridCol w:w="586"/>
      </w:tblGrid>
      <w:tr w:rsidR="00207CBE" w:rsidRPr="001F088A" w:rsidTr="00CC11CB">
        <w:trPr>
          <w:trHeight w:val="835"/>
          <w:jc w:val="center"/>
        </w:trPr>
        <w:tc>
          <w:tcPr>
            <w:tcW w:w="8233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  <w:shd w:val="clear" w:color="auto" w:fill="BFBFBF"/>
            <w:vAlign w:val="center"/>
          </w:tcPr>
          <w:p w:rsidR="00207CBE" w:rsidRPr="001F088A" w:rsidRDefault="00207CBE" w:rsidP="00970DD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Cs/>
                <w:sz w:val="18"/>
              </w:rPr>
            </w:pPr>
            <w:r w:rsidRPr="00F000E0">
              <w:rPr>
                <w:rFonts w:cs="Arial"/>
                <w:b/>
                <w:bCs/>
                <w:sz w:val="18"/>
              </w:rPr>
              <w:lastRenderedPageBreak/>
              <w:t>Signatures</w:t>
            </w:r>
          </w:p>
        </w:tc>
        <w:tc>
          <w:tcPr>
            <w:tcW w:w="2569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  <w:shd w:val="clear" w:color="auto" w:fill="BFBFBF"/>
            <w:vAlign w:val="center"/>
          </w:tcPr>
          <w:p w:rsidR="00207CBE" w:rsidRPr="005C3E13" w:rsidRDefault="00D4480A" w:rsidP="00443AC5">
            <w:pPr>
              <w:pStyle w:val="reportNumPro"/>
              <w:keepNext/>
            </w:pPr>
            <w:r>
              <w:fldChar w:fldCharType="begin"/>
            </w:r>
            <w:r>
              <w:instrText xml:space="preserve"> REF Numproj \h </w:instrText>
            </w:r>
            <w:r>
              <w:fldChar w:fldCharType="separate"/>
            </w:r>
            <w:r w:rsidR="00BB770A">
              <w:rPr>
                <w:rFonts w:cs="Arial"/>
                <w:bCs w:val="0"/>
                <w:sz w:val="18"/>
                <w:szCs w:val="18"/>
              </w:rPr>
              <w:t xml:space="preserve">     </w:t>
            </w:r>
            <w:r>
              <w:fldChar w:fldCharType="end"/>
            </w:r>
          </w:p>
        </w:tc>
      </w:tr>
      <w:tr w:rsidR="00207CBE" w:rsidRPr="001F088A" w:rsidTr="004636C2">
        <w:trPr>
          <w:trHeight w:hRule="exact" w:val="864"/>
          <w:jc w:val="center"/>
        </w:trPr>
        <w:tc>
          <w:tcPr>
            <w:tcW w:w="1117" w:type="dxa"/>
            <w:tcBorders>
              <w:top w:val="single" w:sz="6" w:space="0" w:color="7F7F7F"/>
              <w:left w:val="single" w:sz="6" w:space="0" w:color="7F7F7F"/>
            </w:tcBorders>
            <w:shd w:val="clear" w:color="auto" w:fill="auto"/>
            <w:vAlign w:val="bottom"/>
          </w:tcPr>
          <w:p w:rsidR="00207CBE" w:rsidRPr="00F000E0" w:rsidRDefault="00207CBE" w:rsidP="00970DD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szCs w:val="18"/>
              </w:rPr>
              <w:t>Préparé par :</w:t>
            </w:r>
          </w:p>
        </w:tc>
        <w:tc>
          <w:tcPr>
            <w:tcW w:w="225" w:type="dxa"/>
            <w:gridSpan w:val="2"/>
            <w:tcBorders>
              <w:top w:val="single" w:sz="6" w:space="0" w:color="7F7F7F"/>
            </w:tcBorders>
            <w:shd w:val="clear" w:color="auto" w:fill="auto"/>
            <w:vAlign w:val="center"/>
          </w:tcPr>
          <w:p w:rsidR="00207CBE" w:rsidRPr="00F000E0" w:rsidRDefault="00207CBE" w:rsidP="00970DD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751" w:type="dxa"/>
            <w:tcBorders>
              <w:top w:val="single" w:sz="6" w:space="0" w:color="7F7F7F"/>
              <w:left w:val="nil"/>
              <w:bottom w:val="single" w:sz="4" w:space="0" w:color="7F7F7F"/>
            </w:tcBorders>
            <w:shd w:val="clear" w:color="auto" w:fill="auto"/>
            <w:vAlign w:val="center"/>
          </w:tcPr>
          <w:p w:rsidR="00207CBE" w:rsidRPr="00F000E0" w:rsidRDefault="00207CBE" w:rsidP="00970DD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577" w:type="dxa"/>
            <w:gridSpan w:val="2"/>
            <w:tcBorders>
              <w:top w:val="single" w:sz="6" w:space="0" w:color="7F7F7F"/>
            </w:tcBorders>
            <w:shd w:val="clear" w:color="auto" w:fill="auto"/>
            <w:vAlign w:val="center"/>
          </w:tcPr>
          <w:p w:rsidR="00207CBE" w:rsidRPr="00F000E0" w:rsidRDefault="00207CBE" w:rsidP="00970DD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546" w:type="dxa"/>
            <w:gridSpan w:val="2"/>
            <w:tcBorders>
              <w:top w:val="single" w:sz="6" w:space="0" w:color="7F7F7F"/>
              <w:left w:val="nil"/>
              <w:bottom w:val="single" w:sz="4" w:space="0" w:color="7F7F7F"/>
            </w:tcBorders>
            <w:shd w:val="clear" w:color="auto" w:fill="auto"/>
            <w:vAlign w:val="bottom"/>
          </w:tcPr>
          <w:p w:rsidR="00207CBE" w:rsidRPr="00BB3602" w:rsidRDefault="00207CBE" w:rsidP="000B219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0B219B"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0B219B"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0B219B"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0B219B"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0B219B"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86" w:type="dxa"/>
            <w:tcBorders>
              <w:top w:val="single" w:sz="6" w:space="0" w:color="7F7F7F"/>
              <w:right w:val="single" w:sz="6" w:space="0" w:color="7F7F7F"/>
            </w:tcBorders>
            <w:shd w:val="clear" w:color="auto" w:fill="auto"/>
            <w:vAlign w:val="center"/>
          </w:tcPr>
          <w:p w:rsidR="00207CBE" w:rsidRPr="00F000E0" w:rsidRDefault="00207CBE" w:rsidP="00970DD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b/>
                <w:bCs/>
                <w:sz w:val="18"/>
              </w:rPr>
            </w:pPr>
          </w:p>
        </w:tc>
      </w:tr>
      <w:tr w:rsidR="00207CBE" w:rsidRPr="001F088A" w:rsidTr="004636C2">
        <w:trPr>
          <w:trHeight w:hRule="exact" w:val="240"/>
          <w:jc w:val="center"/>
        </w:trPr>
        <w:tc>
          <w:tcPr>
            <w:tcW w:w="1117" w:type="dxa"/>
            <w:tcBorders>
              <w:left w:val="single" w:sz="6" w:space="0" w:color="7F7F7F"/>
            </w:tcBorders>
            <w:shd w:val="clear" w:color="auto" w:fill="auto"/>
            <w:vAlign w:val="center"/>
          </w:tcPr>
          <w:p w:rsidR="00207CBE" w:rsidRDefault="00207CBE" w:rsidP="00970DD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225" w:type="dxa"/>
            <w:gridSpan w:val="2"/>
            <w:shd w:val="clear" w:color="auto" w:fill="auto"/>
            <w:vAlign w:val="center"/>
          </w:tcPr>
          <w:p w:rsidR="00207CBE" w:rsidRDefault="00207CBE" w:rsidP="00970DD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5751" w:type="dxa"/>
            <w:tcBorders>
              <w:top w:val="single" w:sz="4" w:space="0" w:color="7F7F7F"/>
              <w:left w:val="nil"/>
            </w:tcBorders>
            <w:shd w:val="clear" w:color="auto" w:fill="auto"/>
          </w:tcPr>
          <w:p w:rsidR="00207CBE" w:rsidRPr="00D520BA" w:rsidRDefault="007F4AFA" w:rsidP="00970DD1">
            <w:pPr>
              <w:pStyle w:val="Sous-titres"/>
              <w:keepNext/>
              <w:tabs>
                <w:tab w:val="left" w:pos="366"/>
              </w:tabs>
              <w:ind w:left="120"/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cs="Arial"/>
                <w:bCs/>
                <w:sz w:val="14"/>
                <w:szCs w:val="14"/>
              </w:rPr>
              <w:t>G</w:t>
            </w:r>
            <w:r w:rsidR="00207CBE">
              <w:rPr>
                <w:rFonts w:cs="Arial"/>
                <w:bCs/>
                <w:sz w:val="14"/>
                <w:szCs w:val="14"/>
              </w:rPr>
              <w:t>érant de projet</w:t>
            </w:r>
          </w:p>
        </w:tc>
        <w:tc>
          <w:tcPr>
            <w:tcW w:w="577" w:type="dxa"/>
            <w:gridSpan w:val="2"/>
            <w:shd w:val="clear" w:color="auto" w:fill="auto"/>
            <w:vAlign w:val="center"/>
          </w:tcPr>
          <w:p w:rsidR="00207CBE" w:rsidRDefault="00207CBE" w:rsidP="00970DD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7F7F7F"/>
              <w:left w:val="nil"/>
            </w:tcBorders>
            <w:shd w:val="clear" w:color="auto" w:fill="auto"/>
          </w:tcPr>
          <w:p w:rsidR="00207CBE" w:rsidRPr="00AA71B3" w:rsidRDefault="00207CBE" w:rsidP="00970DD1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880205">
              <w:rPr>
                <w:rFonts w:cs="Arial"/>
                <w:bCs/>
                <w:sz w:val="14"/>
                <w:szCs w:val="14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586" w:type="dxa"/>
            <w:tcBorders>
              <w:right w:val="single" w:sz="6" w:space="0" w:color="7F7F7F"/>
            </w:tcBorders>
            <w:shd w:val="clear" w:color="auto" w:fill="auto"/>
            <w:vAlign w:val="center"/>
          </w:tcPr>
          <w:p w:rsidR="00207CBE" w:rsidRDefault="00207CBE" w:rsidP="00970DD1">
            <w:pPr>
              <w:pStyle w:val="Sous-titres"/>
              <w:keepNext/>
              <w:tabs>
                <w:tab w:val="left" w:pos="366"/>
              </w:tabs>
              <w:ind w:left="120"/>
              <w:rPr>
                <w:rFonts w:cs="Arial"/>
                <w:szCs w:val="18"/>
              </w:rPr>
            </w:pPr>
          </w:p>
        </w:tc>
      </w:tr>
      <w:tr w:rsidR="00207CBE" w:rsidRPr="001F088A" w:rsidTr="006B2774">
        <w:trPr>
          <w:trHeight w:hRule="exact" w:val="864"/>
          <w:jc w:val="center"/>
        </w:trPr>
        <w:tc>
          <w:tcPr>
            <w:tcW w:w="10802" w:type="dxa"/>
            <w:gridSpan w:val="9"/>
            <w:tcBorders>
              <w:left w:val="single" w:sz="6" w:space="0" w:color="7F7F7F"/>
              <w:right w:val="single" w:sz="6" w:space="0" w:color="7F7F7F"/>
            </w:tcBorders>
            <w:shd w:val="clear" w:color="auto" w:fill="auto"/>
            <w:vAlign w:val="bottom"/>
          </w:tcPr>
          <w:p w:rsidR="00207CBE" w:rsidRPr="006B2774" w:rsidRDefault="00207CBE" w:rsidP="004636C2">
            <w:pPr>
              <w:pStyle w:val="Sous-titres"/>
              <w:keepNext/>
              <w:tabs>
                <w:tab w:val="clear" w:pos="8504"/>
                <w:tab w:val="left" w:pos="4800"/>
              </w:tabs>
              <w:spacing w:line="240" w:lineRule="exact"/>
              <w:ind w:left="135" w:firstLine="9"/>
              <w:rPr>
                <w:rFonts w:cs="Arial"/>
                <w:b/>
                <w:bCs/>
                <w:szCs w:val="16"/>
              </w:rPr>
            </w:pPr>
            <w:r w:rsidRPr="006B2774">
              <w:rPr>
                <w:rFonts w:cs="Arial"/>
                <w:b/>
                <w:bCs/>
                <w:szCs w:val="16"/>
              </w:rPr>
              <w:fldChar w:fldCharType="begin"/>
            </w:r>
            <w:r w:rsidRPr="006B2774">
              <w:rPr>
                <w:rFonts w:cs="Arial"/>
                <w:b/>
                <w:bCs/>
                <w:szCs w:val="16"/>
              </w:rPr>
              <w:instrText xml:space="preserve"> GOTOBUTTON  CaseACocher10 </w:instrText>
            </w:r>
            <w:r w:rsidRPr="006B2774">
              <w:rPr>
                <w:rFonts w:cs="Arial"/>
                <w:b/>
                <w:bCs/>
                <w:szCs w:val="16"/>
              </w:rPr>
              <w:fldChar w:fldCharType="end"/>
            </w:r>
            <w:r w:rsidRPr="006B2774">
              <w:rPr>
                <w:rFonts w:cs="Arial"/>
                <w:b/>
                <w:bCs/>
                <w:szCs w:val="16"/>
              </w:rPr>
              <w:t xml:space="preserve">Approbation du comité de gestion de </w:t>
            </w:r>
            <w:r w:rsidR="006B2774" w:rsidRPr="006B2774">
              <w:rPr>
                <w:rFonts w:cs="Arial"/>
                <w:b/>
                <w:color w:val="000000"/>
                <w:szCs w:val="16"/>
                <w:lang w:eastAsia="fr-CA"/>
              </w:rPr>
              <w:t>décision et de points de contrôle de la DGT</w:t>
            </w:r>
          </w:p>
        </w:tc>
      </w:tr>
      <w:tr w:rsidR="00207CBE" w:rsidRPr="001F088A" w:rsidTr="004636C2">
        <w:trPr>
          <w:trHeight w:hRule="exact" w:val="720"/>
          <w:jc w:val="center"/>
        </w:trPr>
        <w:tc>
          <w:tcPr>
            <w:tcW w:w="1333" w:type="dxa"/>
            <w:gridSpan w:val="2"/>
            <w:tcBorders>
              <w:left w:val="single" w:sz="6" w:space="0" w:color="7F7F7F"/>
            </w:tcBorders>
            <w:vAlign w:val="bottom"/>
          </w:tcPr>
          <w:p w:rsidR="00207CBE" w:rsidRPr="00B17007" w:rsidRDefault="00207CBE" w:rsidP="00970DD1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760" w:type="dxa"/>
            <w:gridSpan w:val="2"/>
            <w:tcBorders>
              <w:bottom w:val="single" w:sz="4" w:space="0" w:color="7F7F7F"/>
            </w:tcBorders>
            <w:vAlign w:val="bottom"/>
          </w:tcPr>
          <w:p w:rsidR="00207CBE" w:rsidRPr="00B17007" w:rsidRDefault="00207CBE" w:rsidP="00970DD1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71" w:type="dxa"/>
            <w:vAlign w:val="bottom"/>
          </w:tcPr>
          <w:p w:rsidR="00207CBE" w:rsidRPr="00B17007" w:rsidRDefault="00207CBE" w:rsidP="00970DD1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7F7F7F"/>
            </w:tcBorders>
            <w:vAlign w:val="bottom"/>
          </w:tcPr>
          <w:p w:rsidR="00207CBE" w:rsidRPr="00BB3602" w:rsidRDefault="00207CBE" w:rsidP="000B219B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="000B219B"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0B219B"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0B219B"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0B219B"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="000B219B"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86" w:type="dxa"/>
            <w:tcBorders>
              <w:right w:val="single" w:sz="6" w:space="0" w:color="7F7F7F"/>
            </w:tcBorders>
            <w:vAlign w:val="bottom"/>
          </w:tcPr>
          <w:p w:rsidR="00207CBE" w:rsidRPr="001F088A" w:rsidRDefault="00207CBE" w:rsidP="00970DD1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</w:tr>
      <w:tr w:rsidR="00313EFE" w:rsidRPr="00AA71B3" w:rsidTr="004636C2">
        <w:trPr>
          <w:trHeight w:hRule="exact" w:val="240"/>
          <w:jc w:val="center"/>
        </w:trPr>
        <w:tc>
          <w:tcPr>
            <w:tcW w:w="1333" w:type="dxa"/>
            <w:gridSpan w:val="2"/>
            <w:tcBorders>
              <w:left w:val="single" w:sz="6" w:space="0" w:color="7F7F7F"/>
            </w:tcBorders>
          </w:tcPr>
          <w:p w:rsidR="00313EFE" w:rsidRPr="00AA71B3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5760" w:type="dxa"/>
            <w:gridSpan w:val="2"/>
            <w:tcBorders>
              <w:top w:val="single" w:sz="4" w:space="0" w:color="7F7F7F"/>
            </w:tcBorders>
          </w:tcPr>
          <w:p w:rsidR="00313EFE" w:rsidRPr="00F6675B" w:rsidRDefault="007F4AFA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cs="Arial"/>
                <w:bCs/>
                <w:sz w:val="14"/>
                <w:szCs w:val="14"/>
              </w:rPr>
              <w:t>D</w:t>
            </w:r>
            <w:r w:rsidR="00313EFE" w:rsidRPr="00F6675B">
              <w:rPr>
                <w:sz w:val="14"/>
                <w:szCs w:val="14"/>
              </w:rPr>
              <w:t>irecteur des inventaires et du Plan </w:t>
            </w:r>
          </w:p>
        </w:tc>
        <w:tc>
          <w:tcPr>
            <w:tcW w:w="571" w:type="dxa"/>
          </w:tcPr>
          <w:p w:rsidR="00313EFE" w:rsidRPr="00AA71B3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7F7F7F"/>
            </w:tcBorders>
          </w:tcPr>
          <w:p w:rsidR="00313EFE" w:rsidRPr="00AA71B3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880205">
              <w:rPr>
                <w:rFonts w:cs="Arial"/>
                <w:bCs/>
                <w:sz w:val="14"/>
                <w:szCs w:val="14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586" w:type="dxa"/>
            <w:tcBorders>
              <w:right w:val="single" w:sz="6" w:space="0" w:color="7F7F7F"/>
            </w:tcBorders>
          </w:tcPr>
          <w:p w:rsidR="00313EFE" w:rsidRPr="00AA71B3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  <w:tr w:rsidR="00313EFE" w:rsidRPr="001F088A" w:rsidTr="004636C2">
        <w:trPr>
          <w:trHeight w:hRule="exact" w:val="720"/>
          <w:jc w:val="center"/>
        </w:trPr>
        <w:tc>
          <w:tcPr>
            <w:tcW w:w="1333" w:type="dxa"/>
            <w:gridSpan w:val="2"/>
            <w:tcBorders>
              <w:left w:val="single" w:sz="6" w:space="0" w:color="7F7F7F"/>
            </w:tcBorders>
            <w:vAlign w:val="bottom"/>
          </w:tcPr>
          <w:p w:rsidR="00313EFE" w:rsidRPr="00B17007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760" w:type="dxa"/>
            <w:gridSpan w:val="2"/>
            <w:tcBorders>
              <w:bottom w:val="single" w:sz="4" w:space="0" w:color="7F7F7F"/>
            </w:tcBorders>
            <w:vAlign w:val="bottom"/>
          </w:tcPr>
          <w:p w:rsidR="00313EFE" w:rsidRPr="00B17007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71" w:type="dxa"/>
            <w:vAlign w:val="bottom"/>
          </w:tcPr>
          <w:p w:rsidR="00313EFE" w:rsidRPr="00B17007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7F7F7F"/>
            </w:tcBorders>
            <w:vAlign w:val="bottom"/>
          </w:tcPr>
          <w:p w:rsidR="00313EFE" w:rsidRPr="00BB3602" w:rsidRDefault="00313EFE" w:rsidP="00313EFE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86" w:type="dxa"/>
            <w:tcBorders>
              <w:right w:val="single" w:sz="6" w:space="0" w:color="7F7F7F"/>
            </w:tcBorders>
            <w:vAlign w:val="bottom"/>
          </w:tcPr>
          <w:p w:rsidR="00313EFE" w:rsidRPr="001F088A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</w:tr>
      <w:tr w:rsidR="00313EFE" w:rsidRPr="00AA71B3" w:rsidTr="004636C2">
        <w:trPr>
          <w:trHeight w:hRule="exact" w:val="240"/>
          <w:jc w:val="center"/>
        </w:trPr>
        <w:tc>
          <w:tcPr>
            <w:tcW w:w="1333" w:type="dxa"/>
            <w:gridSpan w:val="2"/>
            <w:tcBorders>
              <w:left w:val="single" w:sz="6" w:space="0" w:color="7F7F7F"/>
            </w:tcBorders>
          </w:tcPr>
          <w:p w:rsidR="00313EFE" w:rsidRPr="00AA71B3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5760" w:type="dxa"/>
            <w:gridSpan w:val="2"/>
            <w:tcBorders>
              <w:top w:val="single" w:sz="4" w:space="0" w:color="7F7F7F"/>
            </w:tcBorders>
          </w:tcPr>
          <w:p w:rsidR="00313EFE" w:rsidRPr="00AA71B3" w:rsidRDefault="007F4AFA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cs="Arial"/>
                <w:bCs/>
                <w:sz w:val="14"/>
                <w:szCs w:val="14"/>
              </w:rPr>
              <w:t>D</w:t>
            </w:r>
            <w:r w:rsidR="00313EFE">
              <w:rPr>
                <w:rFonts w:cs="Arial"/>
                <w:bCs/>
                <w:sz w:val="14"/>
                <w:szCs w:val="14"/>
              </w:rPr>
              <w:t xml:space="preserve">irecteur des </w:t>
            </w:r>
            <w:r w:rsidR="004F52CA">
              <w:rPr>
                <w:rFonts w:cs="Arial"/>
                <w:bCs/>
                <w:sz w:val="14"/>
                <w:szCs w:val="14"/>
              </w:rPr>
              <w:t>P</w:t>
            </w:r>
            <w:r w:rsidR="00313EFE">
              <w:rPr>
                <w:rFonts w:cs="Arial"/>
                <w:bCs/>
                <w:sz w:val="14"/>
                <w:szCs w:val="14"/>
              </w:rPr>
              <w:t>rojets</w:t>
            </w:r>
          </w:p>
        </w:tc>
        <w:tc>
          <w:tcPr>
            <w:tcW w:w="571" w:type="dxa"/>
          </w:tcPr>
          <w:p w:rsidR="00313EFE" w:rsidRPr="00AA71B3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7F7F7F"/>
            </w:tcBorders>
          </w:tcPr>
          <w:p w:rsidR="00313EFE" w:rsidRPr="00AA71B3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880205">
              <w:rPr>
                <w:rFonts w:cs="Arial"/>
                <w:bCs/>
                <w:sz w:val="14"/>
                <w:szCs w:val="14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586" w:type="dxa"/>
            <w:tcBorders>
              <w:right w:val="single" w:sz="6" w:space="0" w:color="7F7F7F"/>
            </w:tcBorders>
          </w:tcPr>
          <w:p w:rsidR="00313EFE" w:rsidRPr="00AA71B3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  <w:tr w:rsidR="00313EFE" w:rsidRPr="001F088A" w:rsidTr="004636C2">
        <w:trPr>
          <w:trHeight w:hRule="exact" w:val="720"/>
          <w:jc w:val="center"/>
        </w:trPr>
        <w:tc>
          <w:tcPr>
            <w:tcW w:w="1333" w:type="dxa"/>
            <w:gridSpan w:val="2"/>
            <w:tcBorders>
              <w:left w:val="single" w:sz="6" w:space="0" w:color="7F7F7F"/>
            </w:tcBorders>
            <w:vAlign w:val="bottom"/>
          </w:tcPr>
          <w:p w:rsidR="00313EFE" w:rsidRPr="00B17007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760" w:type="dxa"/>
            <w:gridSpan w:val="2"/>
            <w:tcBorders>
              <w:bottom w:val="single" w:sz="4" w:space="0" w:color="7F7F7F"/>
            </w:tcBorders>
            <w:vAlign w:val="bottom"/>
          </w:tcPr>
          <w:p w:rsidR="00313EFE" w:rsidRPr="00B17007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571" w:type="dxa"/>
            <w:vAlign w:val="bottom"/>
          </w:tcPr>
          <w:p w:rsidR="00313EFE" w:rsidRPr="00B17007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7F7F7F"/>
            </w:tcBorders>
            <w:vAlign w:val="bottom"/>
          </w:tcPr>
          <w:p w:rsidR="00313EFE" w:rsidRPr="00BB3602" w:rsidRDefault="00313EFE" w:rsidP="00313EFE">
            <w:pPr>
              <w:pStyle w:val="Sous-titres"/>
              <w:keepNext/>
              <w:tabs>
                <w:tab w:val="left" w:pos="366"/>
              </w:tabs>
              <w:spacing w:line="240" w:lineRule="auto"/>
              <w:ind w:left="0"/>
              <w:jc w:val="center"/>
              <w:rPr>
                <w:rFonts w:cs="Arial"/>
                <w:bCs/>
                <w:sz w:val="18"/>
                <w:szCs w:val="18"/>
              </w:rPr>
            </w:pPr>
            <w:r w:rsidRPr="00BB3602">
              <w:rPr>
                <w:rFonts w:cs="Arial"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yyyy-MM-dd"/>
                  </w:textInput>
                </w:ffData>
              </w:fldChar>
            </w:r>
            <w:r w:rsidRPr="00BB3602">
              <w:rPr>
                <w:rFonts w:cs="Arial"/>
                <w:bCs/>
                <w:sz w:val="18"/>
                <w:szCs w:val="18"/>
              </w:rPr>
              <w:instrText xml:space="preserve"> FORMTEXT </w:instrText>
            </w:r>
            <w:r w:rsidRPr="00BB3602">
              <w:rPr>
                <w:rFonts w:cs="Arial"/>
                <w:bCs/>
                <w:sz w:val="18"/>
                <w:szCs w:val="18"/>
              </w:rPr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separate"/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noProof/>
                <w:sz w:val="18"/>
                <w:szCs w:val="18"/>
              </w:rPr>
              <w:t> </w:t>
            </w:r>
            <w:r w:rsidRPr="00BB3602">
              <w:rPr>
                <w:rFonts w:cs="Arial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586" w:type="dxa"/>
            <w:tcBorders>
              <w:right w:val="single" w:sz="6" w:space="0" w:color="7F7F7F"/>
            </w:tcBorders>
            <w:vAlign w:val="bottom"/>
          </w:tcPr>
          <w:p w:rsidR="00313EFE" w:rsidRPr="001F088A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8"/>
              </w:rPr>
            </w:pPr>
          </w:p>
        </w:tc>
      </w:tr>
      <w:tr w:rsidR="00313EFE" w:rsidRPr="00AA71B3" w:rsidTr="004636C2">
        <w:trPr>
          <w:cantSplit/>
          <w:trHeight w:hRule="exact" w:val="576"/>
          <w:jc w:val="center"/>
        </w:trPr>
        <w:tc>
          <w:tcPr>
            <w:tcW w:w="1333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313EFE" w:rsidRPr="00AA71B3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5760" w:type="dxa"/>
            <w:gridSpan w:val="2"/>
            <w:tcBorders>
              <w:top w:val="single" w:sz="4" w:space="0" w:color="7F7F7F"/>
              <w:bottom w:val="single" w:sz="6" w:space="0" w:color="7F7F7F"/>
            </w:tcBorders>
          </w:tcPr>
          <w:p w:rsidR="00313EFE" w:rsidRPr="00AA71B3" w:rsidRDefault="007F4AFA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>
              <w:rPr>
                <w:rFonts w:cs="Arial"/>
                <w:bCs/>
                <w:sz w:val="14"/>
                <w:szCs w:val="14"/>
              </w:rPr>
              <w:t>D</w:t>
            </w:r>
            <w:r w:rsidR="00313EFE">
              <w:rPr>
                <w:rFonts w:cs="Arial"/>
                <w:bCs/>
                <w:sz w:val="14"/>
                <w:szCs w:val="14"/>
              </w:rPr>
              <w:t>irecteur général territorial</w:t>
            </w:r>
          </w:p>
        </w:tc>
        <w:tc>
          <w:tcPr>
            <w:tcW w:w="571" w:type="dxa"/>
            <w:tcBorders>
              <w:bottom w:val="single" w:sz="6" w:space="0" w:color="7F7F7F"/>
            </w:tcBorders>
          </w:tcPr>
          <w:p w:rsidR="00313EFE" w:rsidRPr="00AA71B3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7F7F7F"/>
              <w:bottom w:val="single" w:sz="6" w:space="0" w:color="7F7F7F"/>
            </w:tcBorders>
          </w:tcPr>
          <w:p w:rsidR="00313EFE" w:rsidRPr="00AA71B3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  <w:r w:rsidRPr="00880205">
              <w:rPr>
                <w:rFonts w:cs="Arial"/>
                <w:bCs/>
                <w:sz w:val="14"/>
                <w:szCs w:val="14"/>
              </w:rPr>
              <w:t>Date</w:t>
            </w:r>
            <w:r>
              <w:rPr>
                <w:rFonts w:cs="Arial"/>
                <w:bCs/>
                <w:sz w:val="14"/>
                <w:szCs w:val="14"/>
              </w:rPr>
              <w:t xml:space="preserve"> </w:t>
            </w:r>
            <w:r w:rsidRPr="00C645EA">
              <w:rPr>
                <w:rFonts w:cs="Arial"/>
                <w:bCs/>
                <w:sz w:val="12"/>
                <w:szCs w:val="12"/>
              </w:rPr>
              <w:t>(</w:t>
            </w:r>
            <w:r w:rsidRPr="00C26E52">
              <w:rPr>
                <w:rFonts w:cs="Arial"/>
                <w:bCs/>
                <w:sz w:val="12"/>
                <w:szCs w:val="12"/>
              </w:rPr>
              <w:t>Année-Mois-Jour</w:t>
            </w:r>
            <w:r>
              <w:rPr>
                <w:rFonts w:cs="Arial"/>
                <w:bCs/>
                <w:sz w:val="12"/>
                <w:szCs w:val="12"/>
              </w:rPr>
              <w:t>)</w:t>
            </w:r>
          </w:p>
        </w:tc>
        <w:tc>
          <w:tcPr>
            <w:tcW w:w="586" w:type="dxa"/>
            <w:tcBorders>
              <w:bottom w:val="single" w:sz="6" w:space="0" w:color="7F7F7F"/>
              <w:right w:val="single" w:sz="6" w:space="0" w:color="7F7F7F"/>
            </w:tcBorders>
          </w:tcPr>
          <w:p w:rsidR="00313EFE" w:rsidRPr="00AA71B3" w:rsidRDefault="00313EFE" w:rsidP="00313EFE">
            <w:pPr>
              <w:pStyle w:val="Sous-titres"/>
              <w:keepNext/>
              <w:tabs>
                <w:tab w:val="left" w:pos="366"/>
              </w:tabs>
              <w:jc w:val="center"/>
              <w:rPr>
                <w:rFonts w:cs="Arial"/>
                <w:bCs/>
                <w:sz w:val="14"/>
                <w:szCs w:val="14"/>
              </w:rPr>
            </w:pPr>
          </w:p>
        </w:tc>
      </w:tr>
    </w:tbl>
    <w:p w:rsidR="00660A1E" w:rsidRDefault="00660A1E" w:rsidP="00660A1E">
      <w:pPr>
        <w:spacing w:line="20" w:lineRule="exact"/>
        <w:jc w:val="both"/>
        <w:rPr>
          <w:rFonts w:ascii="Arial" w:hAnsi="Arial" w:cs="Arial"/>
          <w:sz w:val="16"/>
        </w:rPr>
      </w:pPr>
    </w:p>
    <w:sectPr w:rsidR="00660A1E" w:rsidSect="00C85C08">
      <w:headerReference w:type="even" r:id="rId23"/>
      <w:headerReference w:type="default" r:id="rId24"/>
      <w:headerReference w:type="first" r:id="rId25"/>
      <w:footerReference w:type="first" r:id="rId26"/>
      <w:pgSz w:w="12240" w:h="20160" w:code="5"/>
      <w:pgMar w:top="720" w:right="720" w:bottom="720" w:left="720" w:header="0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3F4" w:rsidRDefault="003363F4">
      <w:r>
        <w:separator/>
      </w:r>
    </w:p>
  </w:endnote>
  <w:endnote w:type="continuationSeparator" w:id="0">
    <w:p w:rsidR="003363F4" w:rsidRDefault="00336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aloult_Cond_Demi_Gras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haloult_Demi_Gras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Arial Gras">
    <w:panose1 w:val="020B0704020202020204"/>
    <w:charset w:val="00"/>
    <w:family w:val="roman"/>
    <w:notTrueType/>
    <w:pitch w:val="default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0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363"/>
      <w:gridCol w:w="6437"/>
    </w:tblGrid>
    <w:tr w:rsidR="005134BD" w:rsidRPr="00446AB7" w:rsidTr="005134BD">
      <w:trPr>
        <w:trHeight w:hRule="exact" w:val="360"/>
        <w:jc w:val="center"/>
      </w:trPr>
      <w:tc>
        <w:tcPr>
          <w:tcW w:w="10800" w:type="dxa"/>
          <w:gridSpan w:val="2"/>
        </w:tcPr>
        <w:tbl>
          <w:tblPr>
            <w:tblW w:w="10800" w:type="dxa"/>
            <w:jc w:val="center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800"/>
          </w:tblGrid>
          <w:tr w:rsidR="005134BD" w:rsidRPr="00DB08FC" w:rsidTr="005134BD">
            <w:trPr>
              <w:trHeight w:hRule="exact" w:val="360"/>
              <w:jc w:val="center"/>
            </w:trPr>
            <w:tc>
              <w:tcPr>
                <w:tcW w:w="10800" w:type="dxa"/>
                <w:vAlign w:val="bottom"/>
              </w:tcPr>
              <w:p w:rsidR="005134BD" w:rsidRPr="00DB08FC" w:rsidRDefault="005134BD" w:rsidP="00C85C08">
                <w:pPr>
                  <w:pStyle w:val="Pieddepage"/>
                  <w:rPr>
                    <w:rFonts w:ascii="Chaloult_Demi_Gras" w:hAnsi="Chaloult_Demi_Gras" w:cs="Arial"/>
                    <w:sz w:val="16"/>
                    <w:szCs w:val="16"/>
                  </w:rPr>
                </w:pPr>
                <w:r w:rsidRPr="00DB08FC">
                  <w:rPr>
                    <w:rFonts w:ascii="Chaloult_Demi_Gras" w:hAnsi="Chaloult_Demi_Gras" w:cs="Arial"/>
                    <w:sz w:val="16"/>
                    <w:szCs w:val="16"/>
                  </w:rPr>
                  <w:t>Ministère des Transports, de la Mobilité durable et de l’Électrification des transports</w:t>
                </w:r>
              </w:p>
            </w:tc>
          </w:tr>
        </w:tbl>
        <w:p w:rsidR="005134BD" w:rsidRDefault="005134BD" w:rsidP="00C85C08"/>
      </w:tc>
    </w:tr>
    <w:tr w:rsidR="005134BD" w:rsidRPr="00446AB7" w:rsidTr="006248DE">
      <w:tblPrEx>
        <w:jc w:val="left"/>
      </w:tblPrEx>
      <w:trPr>
        <w:trHeight w:hRule="exact" w:val="120"/>
      </w:trPr>
      <w:tc>
        <w:tcPr>
          <w:tcW w:w="10800" w:type="dxa"/>
          <w:gridSpan w:val="2"/>
          <w:shd w:val="clear" w:color="auto" w:fill="000000"/>
          <w:vAlign w:val="center"/>
        </w:tcPr>
        <w:p w:rsidR="005134BD" w:rsidRPr="00446AB7" w:rsidRDefault="005134BD" w:rsidP="006248DE">
          <w:pPr>
            <w:pStyle w:val="Pieddepage"/>
            <w:rPr>
              <w:b/>
              <w:bCs/>
            </w:rPr>
          </w:pPr>
        </w:p>
      </w:tc>
    </w:tr>
    <w:tr w:rsidR="005134BD" w:rsidRPr="00446AB7" w:rsidTr="006248DE">
      <w:tblPrEx>
        <w:jc w:val="left"/>
      </w:tblPrEx>
      <w:trPr>
        <w:trHeight w:hRule="exact" w:val="240"/>
      </w:trPr>
      <w:tc>
        <w:tcPr>
          <w:tcW w:w="4363" w:type="dxa"/>
          <w:vAlign w:val="center"/>
        </w:tcPr>
        <w:p w:rsidR="005134BD" w:rsidRPr="00446AB7" w:rsidRDefault="005134BD" w:rsidP="001314E0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V-1322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18-0</w:t>
          </w:r>
          <w:r w:rsidR="00F20709">
            <w:rPr>
              <w:rFonts w:ascii="Arial" w:hAnsi="Arial" w:cs="Arial"/>
              <w:sz w:val="12"/>
              <w:szCs w:val="12"/>
            </w:rPr>
            <w:t>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6437" w:type="dxa"/>
          <w:vAlign w:val="center"/>
        </w:tcPr>
        <w:p w:rsidR="005134BD" w:rsidRPr="002C4000" w:rsidRDefault="005134BD" w:rsidP="006248DE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A931E8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A931E8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4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5134BD" w:rsidRPr="00446AB7" w:rsidRDefault="005134BD" w:rsidP="006248DE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5134BD" w:rsidRPr="00F20709" w:rsidRDefault="005134BD">
    <w:pPr>
      <w:pStyle w:val="Pieddepage"/>
      <w:rPr>
        <w:rFonts w:ascii="Arial" w:hAnsi="Arial" w:cs="Arial"/>
        <w:sz w:val="4"/>
        <w:szCs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0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98"/>
      <w:gridCol w:w="5402"/>
    </w:tblGrid>
    <w:tr w:rsidR="005134BD" w:rsidRPr="00446AB7" w:rsidTr="004C00B6">
      <w:trPr>
        <w:trHeight w:hRule="exact" w:val="360"/>
        <w:jc w:val="center"/>
      </w:trPr>
      <w:tc>
        <w:tcPr>
          <w:tcW w:w="10800" w:type="dxa"/>
          <w:gridSpan w:val="2"/>
          <w:vAlign w:val="bottom"/>
        </w:tcPr>
        <w:p w:rsidR="005134BD" w:rsidRPr="00C85C08" w:rsidRDefault="005134BD" w:rsidP="004B2B13">
          <w:pPr>
            <w:pStyle w:val="Pieddepage"/>
            <w:rPr>
              <w:rFonts w:ascii="Chaloult_Demi_Gras" w:hAnsi="Chaloult_Demi_Gras" w:cs="Arial"/>
              <w:sz w:val="16"/>
              <w:szCs w:val="16"/>
            </w:rPr>
          </w:pPr>
          <w:r w:rsidRPr="00C85C08">
            <w:rPr>
              <w:rFonts w:ascii="Chaloult_Demi_Gras" w:hAnsi="Chaloult_Demi_Gras" w:cs="Arial"/>
              <w:sz w:val="16"/>
              <w:szCs w:val="16"/>
            </w:rPr>
            <w:t>Ministère des Transports, de la Mobilité durable et de l’Électrification des transports</w:t>
          </w:r>
        </w:p>
      </w:tc>
    </w:tr>
    <w:tr w:rsidR="005134BD" w:rsidRPr="00446AB7" w:rsidTr="004C00B6">
      <w:trPr>
        <w:trHeight w:hRule="exact" w:val="120"/>
        <w:jc w:val="center"/>
      </w:trPr>
      <w:tc>
        <w:tcPr>
          <w:tcW w:w="10800" w:type="dxa"/>
          <w:gridSpan w:val="2"/>
          <w:shd w:val="clear" w:color="auto" w:fill="000000"/>
          <w:vAlign w:val="center"/>
        </w:tcPr>
        <w:p w:rsidR="005134BD" w:rsidRPr="00C85C08" w:rsidRDefault="005134BD" w:rsidP="004B2B13">
          <w:pPr>
            <w:pStyle w:val="Pieddepage"/>
            <w:rPr>
              <w:rFonts w:ascii="Chaloult_Demi_Gras" w:hAnsi="Chaloult_Demi_Gras"/>
              <w:bCs/>
            </w:rPr>
          </w:pPr>
        </w:p>
      </w:tc>
    </w:tr>
    <w:tr w:rsidR="005134BD" w:rsidRPr="00446AB7" w:rsidTr="004C00B6">
      <w:trPr>
        <w:trHeight w:hRule="exact" w:val="240"/>
        <w:jc w:val="center"/>
      </w:trPr>
      <w:tc>
        <w:tcPr>
          <w:tcW w:w="5398" w:type="dxa"/>
          <w:vAlign w:val="center"/>
        </w:tcPr>
        <w:p w:rsidR="005134BD" w:rsidRPr="00BB158F" w:rsidRDefault="005134BD" w:rsidP="001314E0">
          <w:pPr>
            <w:pStyle w:val="Pieddepage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V-1322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18-</w:t>
          </w:r>
          <w:r w:rsidR="00D863AE">
            <w:rPr>
              <w:rFonts w:ascii="Arial" w:hAnsi="Arial" w:cs="Arial"/>
              <w:sz w:val="12"/>
              <w:szCs w:val="12"/>
            </w:rPr>
            <w:t>0</w:t>
          </w:r>
          <w:r w:rsidR="00B22475">
            <w:rPr>
              <w:rFonts w:ascii="Arial" w:hAnsi="Arial" w:cs="Arial"/>
              <w:sz w:val="12"/>
              <w:szCs w:val="12"/>
            </w:rPr>
            <w:t>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5402" w:type="dxa"/>
          <w:vAlign w:val="center"/>
        </w:tcPr>
        <w:p w:rsidR="005134BD" w:rsidRPr="002C4000" w:rsidRDefault="005134BD" w:rsidP="004B2B13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A931E8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1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A931E8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5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5134BD" w:rsidRPr="00446AB7" w:rsidRDefault="005134BD" w:rsidP="004B2B13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5134BD" w:rsidRPr="00B22475" w:rsidRDefault="005134BD" w:rsidP="00C85C08">
    <w:pPr>
      <w:pStyle w:val="Pieddepage"/>
      <w:tabs>
        <w:tab w:val="clear" w:pos="4320"/>
        <w:tab w:val="clear" w:pos="8640"/>
        <w:tab w:val="left" w:pos="6600"/>
      </w:tabs>
      <w:rPr>
        <w:rFonts w:ascii="Arial Narrow" w:hAnsi="Arial Narrow"/>
        <w:sz w:val="4"/>
        <w:szCs w:val="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8419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986"/>
      <w:gridCol w:w="3433"/>
    </w:tblGrid>
    <w:tr w:rsidR="005134BD" w:rsidRPr="00446AB7" w:rsidTr="00D237FB">
      <w:trPr>
        <w:trHeight w:hRule="exact" w:val="240"/>
        <w:jc w:val="center"/>
      </w:trPr>
      <w:tc>
        <w:tcPr>
          <w:tcW w:w="18419" w:type="dxa"/>
          <w:gridSpan w:val="2"/>
          <w:vAlign w:val="bottom"/>
        </w:tcPr>
        <w:p w:rsidR="005134BD" w:rsidRPr="00815FB7" w:rsidRDefault="005134BD" w:rsidP="00660A1E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5134BD" w:rsidRPr="00446AB7" w:rsidTr="00D237FB">
      <w:trPr>
        <w:trHeight w:hRule="exact" w:val="120"/>
        <w:jc w:val="center"/>
      </w:trPr>
      <w:tc>
        <w:tcPr>
          <w:tcW w:w="18419" w:type="dxa"/>
          <w:gridSpan w:val="2"/>
          <w:shd w:val="clear" w:color="auto" w:fill="000000"/>
          <w:vAlign w:val="center"/>
        </w:tcPr>
        <w:p w:rsidR="005134BD" w:rsidRPr="00446AB7" w:rsidRDefault="005134BD" w:rsidP="00660A1E">
          <w:pPr>
            <w:pStyle w:val="Pieddepage"/>
            <w:rPr>
              <w:b/>
              <w:bCs/>
            </w:rPr>
          </w:pPr>
        </w:p>
      </w:tc>
    </w:tr>
    <w:tr w:rsidR="005134BD" w:rsidRPr="00446AB7" w:rsidTr="00D237FB">
      <w:trPr>
        <w:trHeight w:hRule="exact" w:val="240"/>
        <w:jc w:val="center"/>
      </w:trPr>
      <w:tc>
        <w:tcPr>
          <w:tcW w:w="14986" w:type="dxa"/>
          <w:vAlign w:val="center"/>
        </w:tcPr>
        <w:p w:rsidR="005134BD" w:rsidRPr="00446AB7" w:rsidRDefault="005134BD" w:rsidP="00841191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V-1322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13</w:t>
          </w:r>
          <w:r w:rsidRPr="00446AB7">
            <w:rPr>
              <w:rFonts w:ascii="Arial" w:hAnsi="Arial" w:cs="Arial"/>
              <w:sz w:val="12"/>
              <w:szCs w:val="12"/>
            </w:rPr>
            <w:t>-</w:t>
          </w:r>
          <w:r>
            <w:rPr>
              <w:rFonts w:ascii="Arial" w:hAnsi="Arial" w:cs="Arial"/>
              <w:sz w:val="12"/>
              <w:szCs w:val="12"/>
            </w:rPr>
            <w:t>11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3433" w:type="dxa"/>
          <w:vAlign w:val="center"/>
        </w:tcPr>
        <w:p w:rsidR="005134BD" w:rsidRPr="002C4000" w:rsidRDefault="005134BD" w:rsidP="00660A1E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6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BB770A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3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5134BD" w:rsidRPr="00446AB7" w:rsidRDefault="005134BD" w:rsidP="00660A1E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5134BD" w:rsidRDefault="005134BD" w:rsidP="00660A1E">
    <w:pPr>
      <w:pStyle w:val="Pieddepage"/>
      <w:spacing w:line="20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848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20"/>
      <w:gridCol w:w="4243"/>
      <w:gridCol w:w="6437"/>
      <w:gridCol w:w="7680"/>
    </w:tblGrid>
    <w:tr w:rsidR="005134BD" w:rsidRPr="00446AB7" w:rsidTr="004C00B6">
      <w:trPr>
        <w:gridAfter w:val="1"/>
        <w:wAfter w:w="7680" w:type="dxa"/>
        <w:trHeight w:hRule="exact" w:val="360"/>
        <w:jc w:val="center"/>
      </w:trPr>
      <w:tc>
        <w:tcPr>
          <w:tcW w:w="10800" w:type="dxa"/>
          <w:gridSpan w:val="3"/>
          <w:vAlign w:val="bottom"/>
        </w:tcPr>
        <w:p w:rsidR="005134BD" w:rsidRPr="00C85C08" w:rsidRDefault="005134BD" w:rsidP="004B2B13">
          <w:pPr>
            <w:pStyle w:val="Pieddepage"/>
            <w:rPr>
              <w:rFonts w:ascii="Chaloult_Demi_Gras" w:hAnsi="Chaloult_Demi_Gras" w:cs="Arial"/>
              <w:sz w:val="16"/>
              <w:szCs w:val="16"/>
            </w:rPr>
          </w:pPr>
          <w:r w:rsidRPr="00C85C08">
            <w:rPr>
              <w:rFonts w:ascii="Chaloult_Demi_Gras" w:hAnsi="Chaloult_Demi_Gras" w:cs="Arial"/>
              <w:sz w:val="16"/>
              <w:szCs w:val="16"/>
            </w:rPr>
            <w:t>Ministère des Transports, de la Mobilité durable et de l’Électrification des transports</w:t>
          </w:r>
        </w:p>
      </w:tc>
    </w:tr>
    <w:tr w:rsidR="005134BD" w:rsidRPr="00446AB7" w:rsidTr="004C00B6">
      <w:tblPrEx>
        <w:jc w:val="left"/>
      </w:tblPrEx>
      <w:trPr>
        <w:gridBefore w:val="1"/>
        <w:wBefore w:w="120" w:type="dxa"/>
        <w:trHeight w:hRule="exact" w:val="120"/>
      </w:trPr>
      <w:tc>
        <w:tcPr>
          <w:tcW w:w="18360" w:type="dxa"/>
          <w:gridSpan w:val="3"/>
          <w:shd w:val="clear" w:color="auto" w:fill="000000"/>
          <w:vAlign w:val="center"/>
        </w:tcPr>
        <w:p w:rsidR="005134BD" w:rsidRPr="00446AB7" w:rsidRDefault="005134BD" w:rsidP="00446AB7">
          <w:pPr>
            <w:pStyle w:val="Pieddepage"/>
            <w:rPr>
              <w:b/>
              <w:bCs/>
            </w:rPr>
          </w:pPr>
        </w:p>
      </w:tc>
    </w:tr>
    <w:tr w:rsidR="005134BD" w:rsidRPr="00446AB7" w:rsidTr="004C00B6">
      <w:tblPrEx>
        <w:jc w:val="left"/>
      </w:tblPrEx>
      <w:trPr>
        <w:gridBefore w:val="1"/>
        <w:wBefore w:w="120" w:type="dxa"/>
        <w:trHeight w:hRule="exact" w:val="240"/>
      </w:trPr>
      <w:tc>
        <w:tcPr>
          <w:tcW w:w="4243" w:type="dxa"/>
          <w:vAlign w:val="center"/>
        </w:tcPr>
        <w:p w:rsidR="005134BD" w:rsidRPr="00446AB7" w:rsidRDefault="005134BD" w:rsidP="001314E0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V-1322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18</w:t>
          </w:r>
          <w:r w:rsidRPr="00446AB7">
            <w:rPr>
              <w:rFonts w:ascii="Arial" w:hAnsi="Arial" w:cs="Arial"/>
              <w:sz w:val="12"/>
              <w:szCs w:val="12"/>
            </w:rPr>
            <w:t>-</w:t>
          </w:r>
          <w:r>
            <w:rPr>
              <w:rFonts w:ascii="Arial" w:hAnsi="Arial" w:cs="Arial"/>
              <w:sz w:val="12"/>
              <w:szCs w:val="12"/>
            </w:rPr>
            <w:t>0</w:t>
          </w:r>
          <w:r w:rsidR="00CB7133">
            <w:rPr>
              <w:rFonts w:ascii="Arial" w:hAnsi="Arial" w:cs="Arial"/>
              <w:sz w:val="12"/>
              <w:szCs w:val="12"/>
            </w:rPr>
            <w:t>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14117" w:type="dxa"/>
          <w:gridSpan w:val="2"/>
          <w:vAlign w:val="center"/>
        </w:tcPr>
        <w:p w:rsidR="005134BD" w:rsidRPr="002C4000" w:rsidRDefault="005134BD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A931E8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4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A931E8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4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5134BD" w:rsidRPr="00446AB7" w:rsidRDefault="005134BD" w:rsidP="00815FB7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5134BD" w:rsidRDefault="005134BD" w:rsidP="00446AB7">
    <w:pPr>
      <w:pStyle w:val="Pieddepag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0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363"/>
      <w:gridCol w:w="6437"/>
    </w:tblGrid>
    <w:tr w:rsidR="005134BD" w:rsidRPr="00446AB7" w:rsidTr="004C00B6">
      <w:trPr>
        <w:trHeight w:hRule="exact" w:val="360"/>
        <w:jc w:val="center"/>
      </w:trPr>
      <w:tc>
        <w:tcPr>
          <w:tcW w:w="10800" w:type="dxa"/>
          <w:gridSpan w:val="2"/>
          <w:vAlign w:val="bottom"/>
        </w:tcPr>
        <w:tbl>
          <w:tblPr>
            <w:tblW w:w="10800" w:type="dxa"/>
            <w:jc w:val="center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800"/>
          </w:tblGrid>
          <w:tr w:rsidR="005134BD" w:rsidRPr="00446AB7" w:rsidTr="005134BD">
            <w:trPr>
              <w:trHeight w:hRule="exact" w:val="360"/>
              <w:jc w:val="center"/>
            </w:trPr>
            <w:tc>
              <w:tcPr>
                <w:tcW w:w="10800" w:type="dxa"/>
                <w:vAlign w:val="bottom"/>
              </w:tcPr>
              <w:p w:rsidR="005134BD" w:rsidRPr="004B022D" w:rsidRDefault="005134BD" w:rsidP="00C85C08">
                <w:pPr>
                  <w:pStyle w:val="Pieddepage"/>
                  <w:rPr>
                    <w:rFonts w:ascii="Chaloult_Demi_Gras" w:hAnsi="Chaloult_Demi_Gras" w:cs="Arial"/>
                    <w:sz w:val="16"/>
                    <w:szCs w:val="16"/>
                  </w:rPr>
                </w:pPr>
                <w:r w:rsidRPr="004B022D">
                  <w:rPr>
                    <w:rFonts w:ascii="Chaloult_Demi_Gras" w:hAnsi="Chaloult_Demi_Gras" w:cs="Arial"/>
                    <w:sz w:val="16"/>
                    <w:szCs w:val="16"/>
                  </w:rPr>
                  <w:t>Ministère des Transports, de la Mobilité durable et de l’Électrification des transports</w:t>
                </w:r>
              </w:p>
            </w:tc>
          </w:tr>
        </w:tbl>
        <w:p w:rsidR="005134BD" w:rsidRPr="00815FB7" w:rsidRDefault="005134BD" w:rsidP="004B2B13">
          <w:pPr>
            <w:pStyle w:val="Pieddepage"/>
            <w:rPr>
              <w:rFonts w:ascii="Arial" w:hAnsi="Arial" w:cs="Arial"/>
              <w:b/>
              <w:sz w:val="16"/>
              <w:szCs w:val="16"/>
            </w:rPr>
          </w:pPr>
        </w:p>
      </w:tc>
    </w:tr>
    <w:tr w:rsidR="005134BD" w:rsidRPr="00446AB7" w:rsidTr="000D2351">
      <w:tblPrEx>
        <w:jc w:val="left"/>
      </w:tblPrEx>
      <w:trPr>
        <w:trHeight w:hRule="exact" w:val="120"/>
      </w:trPr>
      <w:tc>
        <w:tcPr>
          <w:tcW w:w="10800" w:type="dxa"/>
          <w:gridSpan w:val="2"/>
          <w:shd w:val="clear" w:color="auto" w:fill="000000"/>
          <w:vAlign w:val="center"/>
        </w:tcPr>
        <w:p w:rsidR="005134BD" w:rsidRPr="00446AB7" w:rsidRDefault="005134BD" w:rsidP="00446AB7">
          <w:pPr>
            <w:pStyle w:val="Pieddepage"/>
            <w:rPr>
              <w:b/>
              <w:bCs/>
            </w:rPr>
          </w:pPr>
        </w:p>
      </w:tc>
    </w:tr>
    <w:tr w:rsidR="005134BD" w:rsidRPr="00446AB7" w:rsidTr="000D2351">
      <w:tblPrEx>
        <w:jc w:val="left"/>
      </w:tblPrEx>
      <w:trPr>
        <w:trHeight w:hRule="exact" w:val="240"/>
      </w:trPr>
      <w:tc>
        <w:tcPr>
          <w:tcW w:w="4363" w:type="dxa"/>
          <w:vAlign w:val="center"/>
        </w:tcPr>
        <w:p w:rsidR="005134BD" w:rsidRPr="00446AB7" w:rsidRDefault="005134BD" w:rsidP="001314E0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V-1322</w:t>
          </w:r>
          <w:r w:rsidRPr="00446AB7">
            <w:rPr>
              <w:rFonts w:ascii="Arial" w:hAnsi="Arial" w:cs="Arial"/>
              <w:b/>
              <w:bCs/>
              <w:sz w:val="12"/>
              <w:szCs w:val="12"/>
            </w:rPr>
            <w:t xml:space="preserve">  </w:t>
          </w:r>
          <w:r w:rsidRPr="00446AB7">
            <w:rPr>
              <w:rFonts w:ascii="Arial" w:hAnsi="Arial" w:cs="Arial"/>
              <w:sz w:val="12"/>
              <w:szCs w:val="12"/>
            </w:rPr>
            <w:t>(20</w:t>
          </w:r>
          <w:r>
            <w:rPr>
              <w:rFonts w:ascii="Arial" w:hAnsi="Arial" w:cs="Arial"/>
              <w:sz w:val="12"/>
              <w:szCs w:val="12"/>
            </w:rPr>
            <w:t>18</w:t>
          </w:r>
          <w:r w:rsidRPr="00446AB7">
            <w:rPr>
              <w:rFonts w:ascii="Arial" w:hAnsi="Arial" w:cs="Arial"/>
              <w:sz w:val="12"/>
              <w:szCs w:val="12"/>
            </w:rPr>
            <w:t>-</w:t>
          </w:r>
          <w:r>
            <w:rPr>
              <w:rFonts w:ascii="Arial" w:hAnsi="Arial" w:cs="Arial"/>
              <w:sz w:val="12"/>
              <w:szCs w:val="12"/>
            </w:rPr>
            <w:t>0</w:t>
          </w:r>
          <w:r w:rsidR="00CB7133">
            <w:rPr>
              <w:rFonts w:ascii="Arial" w:hAnsi="Arial" w:cs="Arial"/>
              <w:sz w:val="12"/>
              <w:szCs w:val="12"/>
            </w:rPr>
            <w:t>3</w:t>
          </w:r>
          <w:r w:rsidRPr="00446AB7">
            <w:rPr>
              <w:rFonts w:ascii="Arial" w:hAnsi="Arial" w:cs="Arial"/>
              <w:sz w:val="12"/>
              <w:szCs w:val="12"/>
            </w:rPr>
            <w:t>)</w:t>
          </w:r>
        </w:p>
      </w:tc>
      <w:tc>
        <w:tcPr>
          <w:tcW w:w="6437" w:type="dxa"/>
          <w:vAlign w:val="center"/>
        </w:tcPr>
        <w:p w:rsidR="005134BD" w:rsidRPr="002C4000" w:rsidRDefault="005134BD" w:rsidP="002C4000">
          <w:pPr>
            <w:jc w:val="right"/>
            <w:rPr>
              <w:rFonts w:ascii="Arial" w:hAnsi="Arial" w:cs="Arial"/>
              <w:sz w:val="16"/>
              <w:szCs w:val="16"/>
              <w:lang w:val="fr-FR"/>
            </w:rPr>
          </w:pP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Page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PAGE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A931E8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5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t xml:space="preserve"> </w:t>
          </w:r>
          <w:r w:rsidRPr="002C4000">
            <w:rPr>
              <w:rFonts w:ascii="Arial" w:hAnsi="Arial" w:cs="Arial"/>
              <w:sz w:val="16"/>
              <w:szCs w:val="16"/>
              <w:lang w:val="fr-FR"/>
            </w:rPr>
            <w:t xml:space="preserve">de 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begin"/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instrText xml:space="preserve"> NUMPAGES  </w:instrTex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separate"/>
          </w:r>
          <w:r w:rsidR="00A931E8">
            <w:rPr>
              <w:rFonts w:ascii="Arial" w:hAnsi="Arial" w:cs="Arial"/>
              <w:b/>
              <w:noProof/>
              <w:sz w:val="16"/>
              <w:szCs w:val="16"/>
              <w:lang w:val="fr-FR"/>
            </w:rPr>
            <w:t>5</w:t>
          </w:r>
          <w:r w:rsidRPr="002C4000">
            <w:rPr>
              <w:rFonts w:ascii="Arial" w:hAnsi="Arial" w:cs="Arial"/>
              <w:b/>
              <w:sz w:val="16"/>
              <w:szCs w:val="16"/>
              <w:lang w:val="fr-FR"/>
            </w:rPr>
            <w:fldChar w:fldCharType="end"/>
          </w:r>
        </w:p>
        <w:p w:rsidR="005134BD" w:rsidRPr="00446AB7" w:rsidRDefault="005134BD" w:rsidP="00815FB7">
          <w:pPr>
            <w:pStyle w:val="Pieddepage"/>
            <w:rPr>
              <w:rFonts w:ascii="Arial" w:hAnsi="Arial" w:cs="Arial"/>
              <w:b/>
              <w:bCs/>
              <w:sz w:val="12"/>
              <w:szCs w:val="12"/>
            </w:rPr>
          </w:pPr>
        </w:p>
      </w:tc>
    </w:tr>
  </w:tbl>
  <w:p w:rsidR="005134BD" w:rsidRDefault="005134BD" w:rsidP="00C85C08">
    <w:pPr>
      <w:pStyle w:val="Pieddepage"/>
      <w:tabs>
        <w:tab w:val="clear" w:pos="4320"/>
        <w:tab w:val="clear" w:pos="8640"/>
        <w:tab w:val="left" w:pos="24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3F4" w:rsidRDefault="003363F4">
      <w:r>
        <w:separator/>
      </w:r>
    </w:p>
  </w:footnote>
  <w:footnote w:type="continuationSeparator" w:id="0">
    <w:p w:rsidR="003363F4" w:rsidRDefault="00336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EF" w:rsidRDefault="00D57AE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EF" w:rsidRDefault="00D57AE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7AEF" w:rsidRDefault="00D57AEF"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4BD" w:rsidRDefault="005134BD">
    <w:pPr>
      <w:pStyle w:val="En-tt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4BD" w:rsidRDefault="005134BD">
    <w:pPr>
      <w:pStyle w:val="En-tt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4BD" w:rsidRDefault="005134BD">
    <w:pPr>
      <w:pStyle w:val="En-tt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4BD" w:rsidRDefault="005134BD">
    <w:pPr>
      <w:pStyle w:val="En-tt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4BD" w:rsidRDefault="005134BD">
    <w:pPr>
      <w:pStyle w:val="En-tt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4BD" w:rsidRDefault="005134B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7FC8"/>
    <w:multiLevelType w:val="hybridMultilevel"/>
    <w:tmpl w:val="D06A1E76"/>
    <w:lvl w:ilvl="0" w:tplc="550E8A9A">
      <w:start w:val="1"/>
      <w:numFmt w:val="decimal"/>
      <w:lvlText w:val="%1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2C4F80"/>
    <w:multiLevelType w:val="hybridMultilevel"/>
    <w:tmpl w:val="DBC0DFD4"/>
    <w:lvl w:ilvl="0" w:tplc="37C4CCE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C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DC1AE9"/>
    <w:multiLevelType w:val="hybridMultilevel"/>
    <w:tmpl w:val="6A0E03DA"/>
    <w:lvl w:ilvl="0" w:tplc="131090D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EC1E8D"/>
    <w:multiLevelType w:val="hybridMultilevel"/>
    <w:tmpl w:val="95D6B320"/>
    <w:lvl w:ilvl="0" w:tplc="D6643132">
      <w:start w:val="1"/>
      <w:numFmt w:val="bullet"/>
      <w:lvlText w:val=""/>
      <w:lvlJc w:val="left"/>
      <w:pPr>
        <w:tabs>
          <w:tab w:val="num" w:pos="480"/>
        </w:tabs>
        <w:ind w:left="420" w:hanging="30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cumentProtection w:edit="forms" w:enforcement="1" w:cryptProviderType="rsaAES" w:cryptAlgorithmClass="hash" w:cryptAlgorithmType="typeAny" w:cryptAlgorithmSid="14" w:cryptSpinCount="100000" w:hash="dPi9ckkKggqnIanW5ttTT9CtM+vOrRq97ODe3Pt6V+tZzIdO/eG+Ft/04HvdP4xBtiAMmg8qkaEzKrpkeCmgfw==" w:salt="hGz7EJj0+LVbbWPeezwvyw=="/>
  <w:defaultTabStop w:val="720"/>
  <w:consecutiveHyphenLimit w:val="1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70A"/>
    <w:rsid w:val="00001366"/>
    <w:rsid w:val="000074F1"/>
    <w:rsid w:val="000103A0"/>
    <w:rsid w:val="00017EAE"/>
    <w:rsid w:val="00024B9B"/>
    <w:rsid w:val="00034113"/>
    <w:rsid w:val="00035D57"/>
    <w:rsid w:val="00036B53"/>
    <w:rsid w:val="00040582"/>
    <w:rsid w:val="00040837"/>
    <w:rsid w:val="0004452B"/>
    <w:rsid w:val="000508F8"/>
    <w:rsid w:val="00050B12"/>
    <w:rsid w:val="0005497E"/>
    <w:rsid w:val="00056CB5"/>
    <w:rsid w:val="00065984"/>
    <w:rsid w:val="00073EDA"/>
    <w:rsid w:val="00074DB9"/>
    <w:rsid w:val="00076E35"/>
    <w:rsid w:val="00077C57"/>
    <w:rsid w:val="000809AA"/>
    <w:rsid w:val="00085DED"/>
    <w:rsid w:val="000A0A3A"/>
    <w:rsid w:val="000A2045"/>
    <w:rsid w:val="000A4852"/>
    <w:rsid w:val="000A597A"/>
    <w:rsid w:val="000B10D4"/>
    <w:rsid w:val="000B219B"/>
    <w:rsid w:val="000B5A11"/>
    <w:rsid w:val="000B7FFE"/>
    <w:rsid w:val="000C13C2"/>
    <w:rsid w:val="000C16E9"/>
    <w:rsid w:val="000C1CDD"/>
    <w:rsid w:val="000C661A"/>
    <w:rsid w:val="000D2351"/>
    <w:rsid w:val="000D64A0"/>
    <w:rsid w:val="000D722B"/>
    <w:rsid w:val="000E0CE6"/>
    <w:rsid w:val="000E19FE"/>
    <w:rsid w:val="000E31BC"/>
    <w:rsid w:val="000E5A35"/>
    <w:rsid w:val="000F33C8"/>
    <w:rsid w:val="00112136"/>
    <w:rsid w:val="00120E84"/>
    <w:rsid w:val="001314E0"/>
    <w:rsid w:val="00133BD6"/>
    <w:rsid w:val="00147CCB"/>
    <w:rsid w:val="0015176D"/>
    <w:rsid w:val="00153F18"/>
    <w:rsid w:val="001566A3"/>
    <w:rsid w:val="00156AAC"/>
    <w:rsid w:val="00157935"/>
    <w:rsid w:val="00162749"/>
    <w:rsid w:val="00162970"/>
    <w:rsid w:val="001737F0"/>
    <w:rsid w:val="001753A4"/>
    <w:rsid w:val="001805D6"/>
    <w:rsid w:val="00182C48"/>
    <w:rsid w:val="001830A9"/>
    <w:rsid w:val="00183F56"/>
    <w:rsid w:val="00186ADF"/>
    <w:rsid w:val="0018789E"/>
    <w:rsid w:val="0019393D"/>
    <w:rsid w:val="001965FD"/>
    <w:rsid w:val="001A40E0"/>
    <w:rsid w:val="001A79A5"/>
    <w:rsid w:val="001C3875"/>
    <w:rsid w:val="001C3F4F"/>
    <w:rsid w:val="001C77DA"/>
    <w:rsid w:val="001D391F"/>
    <w:rsid w:val="001E27D8"/>
    <w:rsid w:val="001E526D"/>
    <w:rsid w:val="001E5A32"/>
    <w:rsid w:val="001E7A9A"/>
    <w:rsid w:val="001F2A27"/>
    <w:rsid w:val="001F4FCC"/>
    <w:rsid w:val="0020184C"/>
    <w:rsid w:val="00202D3A"/>
    <w:rsid w:val="00204B8A"/>
    <w:rsid w:val="00207CBE"/>
    <w:rsid w:val="00226008"/>
    <w:rsid w:val="0023033E"/>
    <w:rsid w:val="00234F79"/>
    <w:rsid w:val="00236E79"/>
    <w:rsid w:val="00240E6C"/>
    <w:rsid w:val="0024360E"/>
    <w:rsid w:val="002450AF"/>
    <w:rsid w:val="00252590"/>
    <w:rsid w:val="0025357F"/>
    <w:rsid w:val="00255EEB"/>
    <w:rsid w:val="0026010B"/>
    <w:rsid w:val="002607E4"/>
    <w:rsid w:val="00261426"/>
    <w:rsid w:val="00265D8B"/>
    <w:rsid w:val="00276D48"/>
    <w:rsid w:val="00281973"/>
    <w:rsid w:val="00281BD1"/>
    <w:rsid w:val="00283251"/>
    <w:rsid w:val="00283E32"/>
    <w:rsid w:val="002921B5"/>
    <w:rsid w:val="00295107"/>
    <w:rsid w:val="0029733A"/>
    <w:rsid w:val="002B4E8C"/>
    <w:rsid w:val="002B5D55"/>
    <w:rsid w:val="002B6B5D"/>
    <w:rsid w:val="002C0388"/>
    <w:rsid w:val="002C4000"/>
    <w:rsid w:val="002C676D"/>
    <w:rsid w:val="002D07E1"/>
    <w:rsid w:val="002D408E"/>
    <w:rsid w:val="002D58CE"/>
    <w:rsid w:val="002E0BD2"/>
    <w:rsid w:val="002E129E"/>
    <w:rsid w:val="002F0EA8"/>
    <w:rsid w:val="002F2681"/>
    <w:rsid w:val="002F5F47"/>
    <w:rsid w:val="002F6FDA"/>
    <w:rsid w:val="002F78C9"/>
    <w:rsid w:val="0030660A"/>
    <w:rsid w:val="003114FE"/>
    <w:rsid w:val="0031390E"/>
    <w:rsid w:val="00313EFE"/>
    <w:rsid w:val="00320328"/>
    <w:rsid w:val="0032289F"/>
    <w:rsid w:val="00334186"/>
    <w:rsid w:val="00336077"/>
    <w:rsid w:val="003363F4"/>
    <w:rsid w:val="00340E3D"/>
    <w:rsid w:val="003451C5"/>
    <w:rsid w:val="00364916"/>
    <w:rsid w:val="00366894"/>
    <w:rsid w:val="003671B3"/>
    <w:rsid w:val="00372D57"/>
    <w:rsid w:val="00372E4F"/>
    <w:rsid w:val="00375641"/>
    <w:rsid w:val="00375DEE"/>
    <w:rsid w:val="003818B2"/>
    <w:rsid w:val="003823C9"/>
    <w:rsid w:val="00383755"/>
    <w:rsid w:val="00385E9C"/>
    <w:rsid w:val="00391DCC"/>
    <w:rsid w:val="0039489A"/>
    <w:rsid w:val="00395377"/>
    <w:rsid w:val="00396277"/>
    <w:rsid w:val="003A5F19"/>
    <w:rsid w:val="003A796E"/>
    <w:rsid w:val="003B146A"/>
    <w:rsid w:val="003B60B9"/>
    <w:rsid w:val="003C1256"/>
    <w:rsid w:val="003C143B"/>
    <w:rsid w:val="003C5D96"/>
    <w:rsid w:val="003C624F"/>
    <w:rsid w:val="003E447E"/>
    <w:rsid w:val="003E4F80"/>
    <w:rsid w:val="003E7556"/>
    <w:rsid w:val="003F58ED"/>
    <w:rsid w:val="003F72C7"/>
    <w:rsid w:val="004003F8"/>
    <w:rsid w:val="0040235B"/>
    <w:rsid w:val="004126FD"/>
    <w:rsid w:val="004131C7"/>
    <w:rsid w:val="00421A59"/>
    <w:rsid w:val="00425B04"/>
    <w:rsid w:val="00431937"/>
    <w:rsid w:val="00434913"/>
    <w:rsid w:val="004367AA"/>
    <w:rsid w:val="0043760D"/>
    <w:rsid w:val="004406D9"/>
    <w:rsid w:val="00441F24"/>
    <w:rsid w:val="00442449"/>
    <w:rsid w:val="004438EB"/>
    <w:rsid w:val="00443AC5"/>
    <w:rsid w:val="00446AB7"/>
    <w:rsid w:val="00446BE9"/>
    <w:rsid w:val="00453EFA"/>
    <w:rsid w:val="0045439B"/>
    <w:rsid w:val="00457D9E"/>
    <w:rsid w:val="004636C2"/>
    <w:rsid w:val="00471FC2"/>
    <w:rsid w:val="004721C8"/>
    <w:rsid w:val="004738BE"/>
    <w:rsid w:val="00475FB4"/>
    <w:rsid w:val="00481435"/>
    <w:rsid w:val="00481B51"/>
    <w:rsid w:val="00482F86"/>
    <w:rsid w:val="00486FE6"/>
    <w:rsid w:val="0048709C"/>
    <w:rsid w:val="004A2FFC"/>
    <w:rsid w:val="004A32F7"/>
    <w:rsid w:val="004B022D"/>
    <w:rsid w:val="004B2B13"/>
    <w:rsid w:val="004B2B5B"/>
    <w:rsid w:val="004B45B7"/>
    <w:rsid w:val="004B4E0F"/>
    <w:rsid w:val="004B6432"/>
    <w:rsid w:val="004C00B6"/>
    <w:rsid w:val="004D028A"/>
    <w:rsid w:val="004D1283"/>
    <w:rsid w:val="004D264A"/>
    <w:rsid w:val="004D340F"/>
    <w:rsid w:val="004D47A3"/>
    <w:rsid w:val="004E2444"/>
    <w:rsid w:val="004F0A58"/>
    <w:rsid w:val="004F3F5E"/>
    <w:rsid w:val="004F52CA"/>
    <w:rsid w:val="004F57DF"/>
    <w:rsid w:val="00504723"/>
    <w:rsid w:val="00511BCA"/>
    <w:rsid w:val="005134BD"/>
    <w:rsid w:val="00516E6E"/>
    <w:rsid w:val="00530048"/>
    <w:rsid w:val="00535442"/>
    <w:rsid w:val="00536A87"/>
    <w:rsid w:val="00542BA9"/>
    <w:rsid w:val="00543004"/>
    <w:rsid w:val="00561502"/>
    <w:rsid w:val="00567809"/>
    <w:rsid w:val="00572E08"/>
    <w:rsid w:val="00577FB6"/>
    <w:rsid w:val="00577FC6"/>
    <w:rsid w:val="005857B7"/>
    <w:rsid w:val="00590D59"/>
    <w:rsid w:val="005A5B63"/>
    <w:rsid w:val="005B1D56"/>
    <w:rsid w:val="005B2FE0"/>
    <w:rsid w:val="005B31B6"/>
    <w:rsid w:val="005C13C2"/>
    <w:rsid w:val="005C40D7"/>
    <w:rsid w:val="005C5B7D"/>
    <w:rsid w:val="005C7022"/>
    <w:rsid w:val="005D06AA"/>
    <w:rsid w:val="005D105A"/>
    <w:rsid w:val="005D10B4"/>
    <w:rsid w:val="005D2665"/>
    <w:rsid w:val="005D3298"/>
    <w:rsid w:val="005D4916"/>
    <w:rsid w:val="005D7C49"/>
    <w:rsid w:val="005E0339"/>
    <w:rsid w:val="005E1110"/>
    <w:rsid w:val="005E2005"/>
    <w:rsid w:val="005E4EAD"/>
    <w:rsid w:val="005E61F2"/>
    <w:rsid w:val="005F1AB7"/>
    <w:rsid w:val="005F2937"/>
    <w:rsid w:val="005F5988"/>
    <w:rsid w:val="0060476A"/>
    <w:rsid w:val="00604883"/>
    <w:rsid w:val="0061139D"/>
    <w:rsid w:val="00613433"/>
    <w:rsid w:val="00617AE0"/>
    <w:rsid w:val="0062459A"/>
    <w:rsid w:val="006248DE"/>
    <w:rsid w:val="00625244"/>
    <w:rsid w:val="00626C40"/>
    <w:rsid w:val="00627001"/>
    <w:rsid w:val="006273F8"/>
    <w:rsid w:val="00630028"/>
    <w:rsid w:val="006337E1"/>
    <w:rsid w:val="00633AFE"/>
    <w:rsid w:val="006355D2"/>
    <w:rsid w:val="00640E3B"/>
    <w:rsid w:val="00647233"/>
    <w:rsid w:val="00650E69"/>
    <w:rsid w:val="00652212"/>
    <w:rsid w:val="00660A1E"/>
    <w:rsid w:val="00670087"/>
    <w:rsid w:val="006737FC"/>
    <w:rsid w:val="006760B8"/>
    <w:rsid w:val="00676E05"/>
    <w:rsid w:val="006802F3"/>
    <w:rsid w:val="006827E9"/>
    <w:rsid w:val="0068368B"/>
    <w:rsid w:val="00684EA3"/>
    <w:rsid w:val="006878C4"/>
    <w:rsid w:val="006A777B"/>
    <w:rsid w:val="006B2287"/>
    <w:rsid w:val="006B2774"/>
    <w:rsid w:val="006B66B2"/>
    <w:rsid w:val="006B72EE"/>
    <w:rsid w:val="006C4061"/>
    <w:rsid w:val="006C6B8C"/>
    <w:rsid w:val="006D1D67"/>
    <w:rsid w:val="006D30B9"/>
    <w:rsid w:val="006D4149"/>
    <w:rsid w:val="006D414A"/>
    <w:rsid w:val="006D6C4A"/>
    <w:rsid w:val="006E0ACE"/>
    <w:rsid w:val="006E505E"/>
    <w:rsid w:val="006F59BF"/>
    <w:rsid w:val="007130FD"/>
    <w:rsid w:val="00717335"/>
    <w:rsid w:val="00717CC4"/>
    <w:rsid w:val="007237CB"/>
    <w:rsid w:val="00725061"/>
    <w:rsid w:val="00726DF5"/>
    <w:rsid w:val="00731513"/>
    <w:rsid w:val="00731D24"/>
    <w:rsid w:val="007329B0"/>
    <w:rsid w:val="00733556"/>
    <w:rsid w:val="00737447"/>
    <w:rsid w:val="00745214"/>
    <w:rsid w:val="00746A68"/>
    <w:rsid w:val="00752D7B"/>
    <w:rsid w:val="00755502"/>
    <w:rsid w:val="00771597"/>
    <w:rsid w:val="0077295C"/>
    <w:rsid w:val="00772B7B"/>
    <w:rsid w:val="00781EF3"/>
    <w:rsid w:val="0078614C"/>
    <w:rsid w:val="007908CB"/>
    <w:rsid w:val="00793EE1"/>
    <w:rsid w:val="007A32D8"/>
    <w:rsid w:val="007A5B02"/>
    <w:rsid w:val="007A5CDF"/>
    <w:rsid w:val="007A7278"/>
    <w:rsid w:val="007B1EFD"/>
    <w:rsid w:val="007B2102"/>
    <w:rsid w:val="007B537D"/>
    <w:rsid w:val="007B7F5E"/>
    <w:rsid w:val="007C32B2"/>
    <w:rsid w:val="007C37C0"/>
    <w:rsid w:val="007C39B9"/>
    <w:rsid w:val="007C41DF"/>
    <w:rsid w:val="007C56CF"/>
    <w:rsid w:val="007D4475"/>
    <w:rsid w:val="007D71AB"/>
    <w:rsid w:val="007E0C9C"/>
    <w:rsid w:val="007E782D"/>
    <w:rsid w:val="007F4AFA"/>
    <w:rsid w:val="008004AB"/>
    <w:rsid w:val="00800F9A"/>
    <w:rsid w:val="0080139F"/>
    <w:rsid w:val="00802652"/>
    <w:rsid w:val="008031B2"/>
    <w:rsid w:val="00803C80"/>
    <w:rsid w:val="00811949"/>
    <w:rsid w:val="00813818"/>
    <w:rsid w:val="00815FB7"/>
    <w:rsid w:val="00816675"/>
    <w:rsid w:val="008211DE"/>
    <w:rsid w:val="00821605"/>
    <w:rsid w:val="00826F63"/>
    <w:rsid w:val="008314D8"/>
    <w:rsid w:val="008324EF"/>
    <w:rsid w:val="00834B57"/>
    <w:rsid w:val="00835059"/>
    <w:rsid w:val="00837056"/>
    <w:rsid w:val="00837AA7"/>
    <w:rsid w:val="00841191"/>
    <w:rsid w:val="0084312D"/>
    <w:rsid w:val="0085238D"/>
    <w:rsid w:val="0086254E"/>
    <w:rsid w:val="00865B67"/>
    <w:rsid w:val="0087200C"/>
    <w:rsid w:val="00897D91"/>
    <w:rsid w:val="008A4D9B"/>
    <w:rsid w:val="008A5824"/>
    <w:rsid w:val="008B0422"/>
    <w:rsid w:val="008B0F81"/>
    <w:rsid w:val="008B1170"/>
    <w:rsid w:val="008B21A2"/>
    <w:rsid w:val="008B3AE5"/>
    <w:rsid w:val="008B5CDD"/>
    <w:rsid w:val="008C10ED"/>
    <w:rsid w:val="008C15C2"/>
    <w:rsid w:val="008C7292"/>
    <w:rsid w:val="008D30AF"/>
    <w:rsid w:val="008D4AB7"/>
    <w:rsid w:val="008D50D8"/>
    <w:rsid w:val="008D5F65"/>
    <w:rsid w:val="008E1BA1"/>
    <w:rsid w:val="008E586A"/>
    <w:rsid w:val="008E7D4B"/>
    <w:rsid w:val="008F0E37"/>
    <w:rsid w:val="008F41F2"/>
    <w:rsid w:val="009004D4"/>
    <w:rsid w:val="00903A63"/>
    <w:rsid w:val="00904761"/>
    <w:rsid w:val="0091233D"/>
    <w:rsid w:val="00912BBB"/>
    <w:rsid w:val="00916652"/>
    <w:rsid w:val="009231A7"/>
    <w:rsid w:val="00923AAD"/>
    <w:rsid w:val="00924509"/>
    <w:rsid w:val="009247EF"/>
    <w:rsid w:val="00924BF0"/>
    <w:rsid w:val="00925004"/>
    <w:rsid w:val="0093148C"/>
    <w:rsid w:val="00933D09"/>
    <w:rsid w:val="009350F6"/>
    <w:rsid w:val="00936336"/>
    <w:rsid w:val="00941CB1"/>
    <w:rsid w:val="009437F6"/>
    <w:rsid w:val="0094470A"/>
    <w:rsid w:val="0094476E"/>
    <w:rsid w:val="00946C27"/>
    <w:rsid w:val="00955055"/>
    <w:rsid w:val="009640A7"/>
    <w:rsid w:val="00967828"/>
    <w:rsid w:val="00970714"/>
    <w:rsid w:val="00970DD1"/>
    <w:rsid w:val="00980D0E"/>
    <w:rsid w:val="00985D29"/>
    <w:rsid w:val="00990120"/>
    <w:rsid w:val="009910F1"/>
    <w:rsid w:val="0099710E"/>
    <w:rsid w:val="0099742A"/>
    <w:rsid w:val="009A0520"/>
    <w:rsid w:val="009B4632"/>
    <w:rsid w:val="009B6A0D"/>
    <w:rsid w:val="009B74AB"/>
    <w:rsid w:val="009C4C82"/>
    <w:rsid w:val="009D0784"/>
    <w:rsid w:val="009D6303"/>
    <w:rsid w:val="009D6A4B"/>
    <w:rsid w:val="009E0323"/>
    <w:rsid w:val="009E4575"/>
    <w:rsid w:val="009E6772"/>
    <w:rsid w:val="009F1E3D"/>
    <w:rsid w:val="009F4A66"/>
    <w:rsid w:val="009F6EFA"/>
    <w:rsid w:val="009F7011"/>
    <w:rsid w:val="00A0510E"/>
    <w:rsid w:val="00A14152"/>
    <w:rsid w:val="00A227F3"/>
    <w:rsid w:val="00A23114"/>
    <w:rsid w:val="00A355F9"/>
    <w:rsid w:val="00A361D1"/>
    <w:rsid w:val="00A37F97"/>
    <w:rsid w:val="00A432E0"/>
    <w:rsid w:val="00A44672"/>
    <w:rsid w:val="00A4742B"/>
    <w:rsid w:val="00A51362"/>
    <w:rsid w:val="00A5409F"/>
    <w:rsid w:val="00A617D6"/>
    <w:rsid w:val="00A6514B"/>
    <w:rsid w:val="00A65E7A"/>
    <w:rsid w:val="00A72965"/>
    <w:rsid w:val="00A74864"/>
    <w:rsid w:val="00A80673"/>
    <w:rsid w:val="00A82016"/>
    <w:rsid w:val="00A90B62"/>
    <w:rsid w:val="00A931E8"/>
    <w:rsid w:val="00A96F0B"/>
    <w:rsid w:val="00AA0BF0"/>
    <w:rsid w:val="00AA311C"/>
    <w:rsid w:val="00AA4795"/>
    <w:rsid w:val="00AA7E49"/>
    <w:rsid w:val="00AB2F09"/>
    <w:rsid w:val="00AB4530"/>
    <w:rsid w:val="00AB60FE"/>
    <w:rsid w:val="00AC0BAA"/>
    <w:rsid w:val="00AC48EA"/>
    <w:rsid w:val="00AC5E73"/>
    <w:rsid w:val="00AC6CC6"/>
    <w:rsid w:val="00AC7BE8"/>
    <w:rsid w:val="00AD4F3F"/>
    <w:rsid w:val="00AE1BF8"/>
    <w:rsid w:val="00AE2531"/>
    <w:rsid w:val="00AE2EFD"/>
    <w:rsid w:val="00AE33F0"/>
    <w:rsid w:val="00AE5EA7"/>
    <w:rsid w:val="00AE7B66"/>
    <w:rsid w:val="00AF078E"/>
    <w:rsid w:val="00AF5243"/>
    <w:rsid w:val="00AF53EC"/>
    <w:rsid w:val="00AF62D3"/>
    <w:rsid w:val="00AF65E2"/>
    <w:rsid w:val="00B01E6A"/>
    <w:rsid w:val="00B0443F"/>
    <w:rsid w:val="00B075F8"/>
    <w:rsid w:val="00B1515B"/>
    <w:rsid w:val="00B1559B"/>
    <w:rsid w:val="00B205D0"/>
    <w:rsid w:val="00B21B5F"/>
    <w:rsid w:val="00B22475"/>
    <w:rsid w:val="00B30280"/>
    <w:rsid w:val="00B43AAF"/>
    <w:rsid w:val="00B53D90"/>
    <w:rsid w:val="00B54EE2"/>
    <w:rsid w:val="00B559A0"/>
    <w:rsid w:val="00B6068D"/>
    <w:rsid w:val="00B61028"/>
    <w:rsid w:val="00B610E2"/>
    <w:rsid w:val="00B61EB8"/>
    <w:rsid w:val="00B71F6C"/>
    <w:rsid w:val="00B74A7F"/>
    <w:rsid w:val="00B77524"/>
    <w:rsid w:val="00B864D5"/>
    <w:rsid w:val="00B8686B"/>
    <w:rsid w:val="00BA0406"/>
    <w:rsid w:val="00BB158F"/>
    <w:rsid w:val="00BB3602"/>
    <w:rsid w:val="00BB770A"/>
    <w:rsid w:val="00BC27C4"/>
    <w:rsid w:val="00BC71DF"/>
    <w:rsid w:val="00BD062D"/>
    <w:rsid w:val="00BD0DCC"/>
    <w:rsid w:val="00BD11B6"/>
    <w:rsid w:val="00BD4E39"/>
    <w:rsid w:val="00BD77C3"/>
    <w:rsid w:val="00BE2FDE"/>
    <w:rsid w:val="00BF0297"/>
    <w:rsid w:val="00C0312E"/>
    <w:rsid w:val="00C128C2"/>
    <w:rsid w:val="00C14660"/>
    <w:rsid w:val="00C20DED"/>
    <w:rsid w:val="00C23402"/>
    <w:rsid w:val="00C26366"/>
    <w:rsid w:val="00C30F94"/>
    <w:rsid w:val="00C32514"/>
    <w:rsid w:val="00C3381A"/>
    <w:rsid w:val="00C4077F"/>
    <w:rsid w:val="00C41929"/>
    <w:rsid w:val="00C4243C"/>
    <w:rsid w:val="00C46A77"/>
    <w:rsid w:val="00C506C0"/>
    <w:rsid w:val="00C561B1"/>
    <w:rsid w:val="00C6439B"/>
    <w:rsid w:val="00C738D4"/>
    <w:rsid w:val="00C8046C"/>
    <w:rsid w:val="00C8506D"/>
    <w:rsid w:val="00C853B5"/>
    <w:rsid w:val="00C85C08"/>
    <w:rsid w:val="00C91348"/>
    <w:rsid w:val="00C93F08"/>
    <w:rsid w:val="00C962E2"/>
    <w:rsid w:val="00CA54FB"/>
    <w:rsid w:val="00CA5B05"/>
    <w:rsid w:val="00CB0875"/>
    <w:rsid w:val="00CB1AA4"/>
    <w:rsid w:val="00CB41F4"/>
    <w:rsid w:val="00CB61AE"/>
    <w:rsid w:val="00CB7133"/>
    <w:rsid w:val="00CC11CB"/>
    <w:rsid w:val="00CC45C1"/>
    <w:rsid w:val="00CD59B6"/>
    <w:rsid w:val="00CE0EBA"/>
    <w:rsid w:val="00CE5E9B"/>
    <w:rsid w:val="00CF496F"/>
    <w:rsid w:val="00CF5AAA"/>
    <w:rsid w:val="00CF618C"/>
    <w:rsid w:val="00CF7BFE"/>
    <w:rsid w:val="00D00A21"/>
    <w:rsid w:val="00D0620D"/>
    <w:rsid w:val="00D06900"/>
    <w:rsid w:val="00D074D8"/>
    <w:rsid w:val="00D07BCF"/>
    <w:rsid w:val="00D137C8"/>
    <w:rsid w:val="00D14A36"/>
    <w:rsid w:val="00D20FE2"/>
    <w:rsid w:val="00D22F84"/>
    <w:rsid w:val="00D237FB"/>
    <w:rsid w:val="00D3408C"/>
    <w:rsid w:val="00D43200"/>
    <w:rsid w:val="00D4480A"/>
    <w:rsid w:val="00D468DD"/>
    <w:rsid w:val="00D520BA"/>
    <w:rsid w:val="00D57AEF"/>
    <w:rsid w:val="00D615C4"/>
    <w:rsid w:val="00D669F5"/>
    <w:rsid w:val="00D71A38"/>
    <w:rsid w:val="00D728FA"/>
    <w:rsid w:val="00D74490"/>
    <w:rsid w:val="00D802CC"/>
    <w:rsid w:val="00D85F0A"/>
    <w:rsid w:val="00D863AE"/>
    <w:rsid w:val="00D904C3"/>
    <w:rsid w:val="00D90C0F"/>
    <w:rsid w:val="00DA05E6"/>
    <w:rsid w:val="00DA0D77"/>
    <w:rsid w:val="00DB52DB"/>
    <w:rsid w:val="00DC2030"/>
    <w:rsid w:val="00DC2067"/>
    <w:rsid w:val="00DC6B86"/>
    <w:rsid w:val="00DD6ECB"/>
    <w:rsid w:val="00DD742B"/>
    <w:rsid w:val="00DE476D"/>
    <w:rsid w:val="00DE48ED"/>
    <w:rsid w:val="00DE56B5"/>
    <w:rsid w:val="00DF6CEA"/>
    <w:rsid w:val="00E0001B"/>
    <w:rsid w:val="00E0286B"/>
    <w:rsid w:val="00E02BAD"/>
    <w:rsid w:val="00E02C38"/>
    <w:rsid w:val="00E13497"/>
    <w:rsid w:val="00E21800"/>
    <w:rsid w:val="00E274BA"/>
    <w:rsid w:val="00E275AC"/>
    <w:rsid w:val="00E277DF"/>
    <w:rsid w:val="00E307DC"/>
    <w:rsid w:val="00E3145C"/>
    <w:rsid w:val="00E342D4"/>
    <w:rsid w:val="00E36B68"/>
    <w:rsid w:val="00E5558A"/>
    <w:rsid w:val="00E607B0"/>
    <w:rsid w:val="00E70638"/>
    <w:rsid w:val="00E708E7"/>
    <w:rsid w:val="00E73B8A"/>
    <w:rsid w:val="00E74DA9"/>
    <w:rsid w:val="00E7674D"/>
    <w:rsid w:val="00E774A4"/>
    <w:rsid w:val="00E8051A"/>
    <w:rsid w:val="00E86C1E"/>
    <w:rsid w:val="00E900EF"/>
    <w:rsid w:val="00E92B82"/>
    <w:rsid w:val="00E93488"/>
    <w:rsid w:val="00E9351A"/>
    <w:rsid w:val="00E96565"/>
    <w:rsid w:val="00EA7FB0"/>
    <w:rsid w:val="00EB4A62"/>
    <w:rsid w:val="00EB5127"/>
    <w:rsid w:val="00EC3E4C"/>
    <w:rsid w:val="00EC3EFB"/>
    <w:rsid w:val="00EC4F4D"/>
    <w:rsid w:val="00ED03A6"/>
    <w:rsid w:val="00ED3359"/>
    <w:rsid w:val="00ED351B"/>
    <w:rsid w:val="00ED4BF9"/>
    <w:rsid w:val="00ED687F"/>
    <w:rsid w:val="00ED7653"/>
    <w:rsid w:val="00EE18CE"/>
    <w:rsid w:val="00EE2548"/>
    <w:rsid w:val="00EE3120"/>
    <w:rsid w:val="00EF28D4"/>
    <w:rsid w:val="00EF2B9C"/>
    <w:rsid w:val="00EF32C2"/>
    <w:rsid w:val="00EF3FA0"/>
    <w:rsid w:val="00EF48DB"/>
    <w:rsid w:val="00EF602C"/>
    <w:rsid w:val="00EF7388"/>
    <w:rsid w:val="00F014BB"/>
    <w:rsid w:val="00F0182A"/>
    <w:rsid w:val="00F024E1"/>
    <w:rsid w:val="00F025A8"/>
    <w:rsid w:val="00F03277"/>
    <w:rsid w:val="00F04861"/>
    <w:rsid w:val="00F06232"/>
    <w:rsid w:val="00F06321"/>
    <w:rsid w:val="00F118DF"/>
    <w:rsid w:val="00F201AE"/>
    <w:rsid w:val="00F20709"/>
    <w:rsid w:val="00F20AFB"/>
    <w:rsid w:val="00F22FA2"/>
    <w:rsid w:val="00F23BA6"/>
    <w:rsid w:val="00F26FC5"/>
    <w:rsid w:val="00F2704B"/>
    <w:rsid w:val="00F30BC8"/>
    <w:rsid w:val="00F40D53"/>
    <w:rsid w:val="00F4276D"/>
    <w:rsid w:val="00F44B9F"/>
    <w:rsid w:val="00F45D7C"/>
    <w:rsid w:val="00F47692"/>
    <w:rsid w:val="00F74434"/>
    <w:rsid w:val="00F81288"/>
    <w:rsid w:val="00F83A83"/>
    <w:rsid w:val="00F85C15"/>
    <w:rsid w:val="00F87D2B"/>
    <w:rsid w:val="00F9244E"/>
    <w:rsid w:val="00F9663E"/>
    <w:rsid w:val="00FA2719"/>
    <w:rsid w:val="00FA456D"/>
    <w:rsid w:val="00FA55E3"/>
    <w:rsid w:val="00FA68C0"/>
    <w:rsid w:val="00FB34F9"/>
    <w:rsid w:val="00FC72BD"/>
    <w:rsid w:val="00FC7373"/>
    <w:rsid w:val="00FD628D"/>
    <w:rsid w:val="00FE1C9E"/>
    <w:rsid w:val="00FF20DB"/>
    <w:rsid w:val="00FF3B7A"/>
    <w:rsid w:val="00FF5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sescocher">
    <w:name w:val="Cases à cocher"/>
    <w:basedOn w:val="Normal"/>
    <w:pPr>
      <w:spacing w:before="120" w:line="200" w:lineRule="exact"/>
      <w:ind w:left="60"/>
    </w:pPr>
    <w:rPr>
      <w:rFonts w:ascii="Arial" w:hAnsi="Arial"/>
      <w:sz w:val="22"/>
      <w:szCs w:val="20"/>
    </w:rPr>
  </w:style>
  <w:style w:type="paragraph" w:customStyle="1" w:styleId="Dsignation">
    <w:name w:val="Désignation"/>
    <w:basedOn w:val="Normal"/>
    <w:pPr>
      <w:tabs>
        <w:tab w:val="center" w:pos="4703"/>
        <w:tab w:val="right" w:pos="9406"/>
      </w:tabs>
      <w:spacing w:line="200" w:lineRule="exact"/>
      <w:jc w:val="center"/>
    </w:pPr>
    <w:rPr>
      <w:rFonts w:ascii="Arial" w:hAnsi="Arial"/>
      <w:b/>
      <w:smallCaps/>
      <w:sz w:val="20"/>
      <w:szCs w:val="20"/>
    </w:rPr>
  </w:style>
  <w:style w:type="paragraph" w:customStyle="1" w:styleId="Noformulaire">
    <w:name w:val="No formulaire"/>
    <w:basedOn w:val="Normal"/>
    <w:pPr>
      <w:spacing w:before="40"/>
    </w:pPr>
    <w:rPr>
      <w:rFonts w:ascii="Arial" w:hAnsi="Arial"/>
      <w:b/>
      <w:sz w:val="12"/>
      <w:szCs w:val="20"/>
    </w:rPr>
  </w:style>
  <w:style w:type="paragraph" w:customStyle="1" w:styleId="Sous-titres">
    <w:name w:val="Sous-titres"/>
    <w:basedOn w:val="Normal"/>
    <w:pPr>
      <w:tabs>
        <w:tab w:val="right" w:pos="8504"/>
      </w:tabs>
      <w:spacing w:line="200" w:lineRule="exact"/>
      <w:ind w:left="60"/>
    </w:pPr>
    <w:rPr>
      <w:rFonts w:ascii="Arial" w:hAnsi="Arial"/>
      <w:sz w:val="16"/>
      <w:szCs w:val="20"/>
    </w:rPr>
  </w:style>
  <w:style w:type="paragraph" w:customStyle="1" w:styleId="Titres">
    <w:name w:val="Titres"/>
    <w:basedOn w:val="Normal"/>
    <w:pPr>
      <w:tabs>
        <w:tab w:val="right" w:pos="8504"/>
      </w:tabs>
      <w:spacing w:line="280" w:lineRule="exact"/>
      <w:ind w:right="58"/>
      <w:jc w:val="right"/>
    </w:pPr>
    <w:rPr>
      <w:rFonts w:ascii="Arial" w:hAnsi="Arial"/>
      <w:b/>
      <w:szCs w:val="20"/>
    </w:rPr>
  </w:style>
  <w:style w:type="paragraph" w:customStyle="1" w:styleId="Titressections">
    <w:name w:val="Titres sections"/>
    <w:basedOn w:val="Normal"/>
    <w:pPr>
      <w:tabs>
        <w:tab w:val="left" w:pos="270"/>
        <w:tab w:val="center" w:pos="4252"/>
        <w:tab w:val="right" w:pos="8504"/>
      </w:tabs>
      <w:spacing w:line="200" w:lineRule="exact"/>
      <w:ind w:left="60"/>
    </w:pPr>
    <w:rPr>
      <w:rFonts w:ascii="Arial" w:hAnsi="Arial"/>
      <w:b/>
      <w:sz w:val="16"/>
      <w:szCs w:val="20"/>
    </w:rPr>
  </w:style>
  <w:style w:type="paragraph" w:customStyle="1" w:styleId="Variables">
    <w:name w:val="Variables"/>
    <w:basedOn w:val="Normal"/>
    <w:pPr>
      <w:spacing w:line="240" w:lineRule="exact"/>
      <w:ind w:left="60"/>
    </w:pPr>
    <w:rPr>
      <w:szCs w:val="20"/>
    </w:rPr>
  </w:style>
  <w:style w:type="paragraph" w:customStyle="1" w:styleId="Variablescentres">
    <w:name w:val="Variables centrées"/>
    <w:basedOn w:val="Variables"/>
    <w:pPr>
      <w:ind w:left="0"/>
      <w:jc w:val="center"/>
    </w:pPr>
  </w:style>
  <w:style w:type="paragraph" w:styleId="En-tte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basedOn w:val="Policepardfaut"/>
    <w:semiHidden/>
    <w:rPr>
      <w:color w:val="0000FF"/>
      <w:u w:val="single"/>
    </w:rPr>
  </w:style>
  <w:style w:type="character" w:customStyle="1" w:styleId="PieddepageCar">
    <w:name w:val="Pied de page Car"/>
    <w:basedOn w:val="Policepardfaut"/>
    <w:link w:val="Pieddepage"/>
    <w:uiPriority w:val="99"/>
    <w:rsid w:val="00446AB7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AB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AB7"/>
    <w:rPr>
      <w:rFonts w:ascii="Tahoma" w:hAnsi="Tahoma" w:cs="Tahoma"/>
      <w:sz w:val="16"/>
      <w:szCs w:val="16"/>
      <w:lang w:eastAsia="en-US"/>
    </w:rPr>
  </w:style>
  <w:style w:type="paragraph" w:styleId="Sansinterligne">
    <w:name w:val="No Spacing"/>
    <w:uiPriority w:val="1"/>
    <w:qFormat/>
    <w:rsid w:val="00815FB7"/>
    <w:rPr>
      <w:sz w:val="24"/>
      <w:szCs w:val="24"/>
      <w:lang w:eastAsia="en-US"/>
    </w:rPr>
  </w:style>
  <w:style w:type="character" w:styleId="Numrodepage">
    <w:name w:val="page number"/>
    <w:basedOn w:val="Policepardfaut"/>
    <w:rsid w:val="00366894"/>
  </w:style>
  <w:style w:type="paragraph" w:customStyle="1" w:styleId="CHAMPS">
    <w:name w:val="CHAMPS"/>
    <w:basedOn w:val="Sous-titres"/>
    <w:qFormat/>
    <w:rsid w:val="0060476A"/>
    <w:pPr>
      <w:tabs>
        <w:tab w:val="left" w:pos="366"/>
      </w:tabs>
      <w:spacing w:before="40" w:line="240" w:lineRule="auto"/>
      <w:ind w:left="0" w:right="60"/>
      <w:jc w:val="right"/>
    </w:pPr>
    <w:rPr>
      <w:rFonts w:ascii="Times New Roman" w:hAnsi="Times New Roman"/>
      <w:bCs/>
      <w:sz w:val="18"/>
    </w:rPr>
  </w:style>
  <w:style w:type="paragraph" w:customStyle="1" w:styleId="reportNumPro">
    <w:name w:val="report Num Pro"/>
    <w:qFormat/>
    <w:rsid w:val="008F41F2"/>
    <w:pPr>
      <w:spacing w:line="200" w:lineRule="exact"/>
      <w:ind w:right="320"/>
      <w:jc w:val="right"/>
    </w:pPr>
    <w:rPr>
      <w:bCs/>
      <w:noProof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sescocher">
    <w:name w:val="Cases à cocher"/>
    <w:basedOn w:val="Normal"/>
    <w:pPr>
      <w:spacing w:before="120" w:line="200" w:lineRule="exact"/>
      <w:ind w:left="60"/>
    </w:pPr>
    <w:rPr>
      <w:rFonts w:ascii="Arial" w:hAnsi="Arial"/>
      <w:sz w:val="22"/>
      <w:szCs w:val="20"/>
    </w:rPr>
  </w:style>
  <w:style w:type="paragraph" w:customStyle="1" w:styleId="Dsignation">
    <w:name w:val="Désignation"/>
    <w:basedOn w:val="Normal"/>
    <w:pPr>
      <w:tabs>
        <w:tab w:val="center" w:pos="4703"/>
        <w:tab w:val="right" w:pos="9406"/>
      </w:tabs>
      <w:spacing w:line="200" w:lineRule="exact"/>
      <w:jc w:val="center"/>
    </w:pPr>
    <w:rPr>
      <w:rFonts w:ascii="Arial" w:hAnsi="Arial"/>
      <w:b/>
      <w:smallCaps/>
      <w:sz w:val="20"/>
      <w:szCs w:val="20"/>
    </w:rPr>
  </w:style>
  <w:style w:type="paragraph" w:customStyle="1" w:styleId="Noformulaire">
    <w:name w:val="No formulaire"/>
    <w:basedOn w:val="Normal"/>
    <w:pPr>
      <w:spacing w:before="40"/>
    </w:pPr>
    <w:rPr>
      <w:rFonts w:ascii="Arial" w:hAnsi="Arial"/>
      <w:b/>
      <w:sz w:val="12"/>
      <w:szCs w:val="20"/>
    </w:rPr>
  </w:style>
  <w:style w:type="paragraph" w:customStyle="1" w:styleId="Sous-titres">
    <w:name w:val="Sous-titres"/>
    <w:basedOn w:val="Normal"/>
    <w:pPr>
      <w:tabs>
        <w:tab w:val="right" w:pos="8504"/>
      </w:tabs>
      <w:spacing w:line="200" w:lineRule="exact"/>
      <w:ind w:left="60"/>
    </w:pPr>
    <w:rPr>
      <w:rFonts w:ascii="Arial" w:hAnsi="Arial"/>
      <w:sz w:val="16"/>
      <w:szCs w:val="20"/>
    </w:rPr>
  </w:style>
  <w:style w:type="paragraph" w:customStyle="1" w:styleId="Titres">
    <w:name w:val="Titres"/>
    <w:basedOn w:val="Normal"/>
    <w:pPr>
      <w:tabs>
        <w:tab w:val="right" w:pos="8504"/>
      </w:tabs>
      <w:spacing w:line="280" w:lineRule="exact"/>
      <w:ind w:right="58"/>
      <w:jc w:val="right"/>
    </w:pPr>
    <w:rPr>
      <w:rFonts w:ascii="Arial" w:hAnsi="Arial"/>
      <w:b/>
      <w:szCs w:val="20"/>
    </w:rPr>
  </w:style>
  <w:style w:type="paragraph" w:customStyle="1" w:styleId="Titressections">
    <w:name w:val="Titres sections"/>
    <w:basedOn w:val="Normal"/>
    <w:pPr>
      <w:tabs>
        <w:tab w:val="left" w:pos="270"/>
        <w:tab w:val="center" w:pos="4252"/>
        <w:tab w:val="right" w:pos="8504"/>
      </w:tabs>
      <w:spacing w:line="200" w:lineRule="exact"/>
      <w:ind w:left="60"/>
    </w:pPr>
    <w:rPr>
      <w:rFonts w:ascii="Arial" w:hAnsi="Arial"/>
      <w:b/>
      <w:sz w:val="16"/>
      <w:szCs w:val="20"/>
    </w:rPr>
  </w:style>
  <w:style w:type="paragraph" w:customStyle="1" w:styleId="Variables">
    <w:name w:val="Variables"/>
    <w:basedOn w:val="Normal"/>
    <w:pPr>
      <w:spacing w:line="240" w:lineRule="exact"/>
      <w:ind w:left="60"/>
    </w:pPr>
    <w:rPr>
      <w:szCs w:val="20"/>
    </w:rPr>
  </w:style>
  <w:style w:type="paragraph" w:customStyle="1" w:styleId="Variablescentres">
    <w:name w:val="Variables centrées"/>
    <w:basedOn w:val="Variables"/>
    <w:pPr>
      <w:ind w:left="0"/>
      <w:jc w:val="center"/>
    </w:pPr>
  </w:style>
  <w:style w:type="paragraph" w:styleId="En-tte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basedOn w:val="Policepardfaut"/>
    <w:semiHidden/>
    <w:rPr>
      <w:color w:val="0000FF"/>
      <w:u w:val="single"/>
    </w:rPr>
  </w:style>
  <w:style w:type="character" w:customStyle="1" w:styleId="PieddepageCar">
    <w:name w:val="Pied de page Car"/>
    <w:basedOn w:val="Policepardfaut"/>
    <w:link w:val="Pieddepage"/>
    <w:uiPriority w:val="99"/>
    <w:rsid w:val="00446AB7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AB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AB7"/>
    <w:rPr>
      <w:rFonts w:ascii="Tahoma" w:hAnsi="Tahoma" w:cs="Tahoma"/>
      <w:sz w:val="16"/>
      <w:szCs w:val="16"/>
      <w:lang w:eastAsia="en-US"/>
    </w:rPr>
  </w:style>
  <w:style w:type="paragraph" w:styleId="Sansinterligne">
    <w:name w:val="No Spacing"/>
    <w:uiPriority w:val="1"/>
    <w:qFormat/>
    <w:rsid w:val="00815FB7"/>
    <w:rPr>
      <w:sz w:val="24"/>
      <w:szCs w:val="24"/>
      <w:lang w:eastAsia="en-US"/>
    </w:rPr>
  </w:style>
  <w:style w:type="character" w:styleId="Numrodepage">
    <w:name w:val="page number"/>
    <w:basedOn w:val="Policepardfaut"/>
    <w:rsid w:val="00366894"/>
  </w:style>
  <w:style w:type="paragraph" w:customStyle="1" w:styleId="CHAMPS">
    <w:name w:val="CHAMPS"/>
    <w:basedOn w:val="Sous-titres"/>
    <w:qFormat/>
    <w:rsid w:val="0060476A"/>
    <w:pPr>
      <w:tabs>
        <w:tab w:val="left" w:pos="366"/>
      </w:tabs>
      <w:spacing w:before="40" w:line="240" w:lineRule="auto"/>
      <w:ind w:left="0" w:right="60"/>
      <w:jc w:val="right"/>
    </w:pPr>
    <w:rPr>
      <w:rFonts w:ascii="Times New Roman" w:hAnsi="Times New Roman"/>
      <w:bCs/>
      <w:sz w:val="18"/>
    </w:rPr>
  </w:style>
  <w:style w:type="paragraph" w:customStyle="1" w:styleId="reportNumPro">
    <w:name w:val="report Num Pro"/>
    <w:qFormat/>
    <w:rsid w:val="008F41F2"/>
    <w:pPr>
      <w:spacing w:line="200" w:lineRule="exact"/>
      <w:ind w:right="320"/>
      <w:jc w:val="right"/>
    </w:pPr>
    <w:rPr>
      <w:bCs/>
      <w:noProof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2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footer" Target="footer2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inville\Desktop\INTRANET%20ET%20INTERNET%20GUIDE%20NOUVELLE%20ETC\Formulaires%20finaux%20Guide%20de%20pr&#233;paration%20des%20projets%20routiers\V-132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2B0E293C75154AA7719324527AB9D7" ma:contentTypeVersion="7" ma:contentTypeDescription="Crée un document." ma:contentTypeScope="" ma:versionID="228dc418d6cc4a945881ac86b7cc51af">
  <xsd:schema xmlns:xsd="http://www.w3.org/2001/XMLSchema" xmlns:p="http://schemas.microsoft.com/office/2006/metadata/properties" xmlns:ns2="be917e68-ac16-4509-98b7-ff46f77b8404" xmlns:ns3="5196f083-b045-4a14-9714-c594e003b1ce" targetNamespace="http://schemas.microsoft.com/office/2006/metadata/properties" ma:root="true" ma:fieldsID="526761122e14996f36a5a3883b562665" ns2:_="" ns3:_="">
    <xsd:import namespace="be917e68-ac16-4509-98b7-ff46f77b8404"/>
    <xsd:import namespace="5196f083-b045-4a14-9714-c594e003b1ce"/>
    <xsd:element name="properties">
      <xsd:complexType>
        <xsd:sequence>
          <xsd:element name="documentManagement">
            <xsd:complexType>
              <xsd:all>
                <xsd:element ref="ns2:Code_x0020_de_x0020_classification" minOccurs="0"/>
                <xsd:element ref="ns3:LienOrigineDocument" minOccurs="0"/>
                <xsd:element ref="ns2:Extrai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e917e68-ac16-4509-98b7-ff46f77b8404" elementFormDefault="qualified">
    <xsd:import namespace="http://schemas.microsoft.com/office/2006/documentManagement/types"/>
    <xsd:element name="Code_x0020_de_x0020_classification" ma:index="8" nillable="true" ma:displayName="Document disponnible dans LiveLink" ma:default="" ma:internalName="Code_x0020_de_x0020_classificat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Oui"/>
                  </xsd:restriction>
                </xsd:simpleType>
              </xsd:element>
            </xsd:sequence>
          </xsd:extension>
        </xsd:complexContent>
      </xsd:complexType>
    </xsd:element>
    <xsd:element name="Extrait" ma:index="10" nillable="true" ma:displayName="Extrait" ma:internalName="Extrait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5196f083-b045-4a14-9714-c594e003b1ce" elementFormDefault="qualified">
    <xsd:import namespace="http://schemas.microsoft.com/office/2006/documentManagement/types"/>
    <xsd:element name="LienOrigineDocument" ma:index="9" nillable="true" ma:displayName="Lien vers le document original" ma:default="" ma:description="Lien dorigine du document: permet d'afficher le lien vers la source du document (le document original)" ma:internalName="LienOrigineDocumen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Code_x0020_de_x0020_classification xmlns="be917e68-ac16-4509-98b7-ff46f77b8404"/>
    <Extrait xmlns="be917e68-ac16-4509-98b7-ff46f77b8404" xsi:nil="true"/>
    <LienOrigineDocument xmlns="5196f083-b045-4a14-9714-c594e003b1c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0B2D2-8C52-4D73-97BC-34DD47C21E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330851-8CEE-488A-832A-6B308640B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917e68-ac16-4509-98b7-ff46f77b8404"/>
    <ds:schemaRef ds:uri="5196f083-b045-4a14-9714-c594e003b1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6D74A01-1C38-4353-96CD-EDE267170641}">
  <ds:schemaRefs>
    <ds:schemaRef ds:uri="http://schemas.microsoft.com/office/2006/metadata/properties"/>
    <ds:schemaRef ds:uri="be917e68-ac16-4509-98b7-ff46f77b8404"/>
    <ds:schemaRef ds:uri="5196f083-b045-4a14-9714-c594e003b1ce"/>
  </ds:schemaRefs>
</ds:datastoreItem>
</file>

<file path=customXml/itemProps4.xml><?xml version="1.0" encoding="utf-8"?>
<ds:datastoreItem xmlns:ds="http://schemas.openxmlformats.org/officeDocument/2006/customXml" ds:itemID="{512F66F0-3C84-4D0A-BC8C-2D1238B8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V-1322.dotx</Template>
  <TotalTime>2</TotalTime>
  <Pages>1</Pages>
  <Words>2423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V-1322 Énoncé de contenu</vt:lpstr>
    </vt:vector>
  </TitlesOfParts>
  <Company>MTMDET</Company>
  <LinksUpToDate>false</LinksUpToDate>
  <CharactersWithSpaces>15719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V-1322 Énoncé de contenu</dc:title>
  <dc:subject>Ce formulaire sert à créer l'énoncé de contenu d'un projet routier. Il est associé au Guide de préparation des projets routiers.</dc:subject>
  <dc:creator>Ministère des Transports de la Mobilité durable et de l’Électrification des transports</dc:creator>
  <cp:lastModifiedBy>Rainville, Elizabeth</cp:lastModifiedBy>
  <cp:revision>4</cp:revision>
  <cp:lastPrinted>2018-03-21T19:29:00Z</cp:lastPrinted>
  <dcterms:created xsi:type="dcterms:W3CDTF">2018-04-05T16:01:00Z</dcterms:created>
  <dcterms:modified xsi:type="dcterms:W3CDTF">2018-04-13T14:00:00Z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0x010100682B0E293C75154AA7719324527AB9D7</vt:lpwstr>
  </property>
</Properties>
</file>