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608"/>
        <w:gridCol w:w="942"/>
        <w:gridCol w:w="1932"/>
        <w:gridCol w:w="1666"/>
        <w:gridCol w:w="1802"/>
        <w:gridCol w:w="1812"/>
      </w:tblGrid>
      <w:tr w:rsidR="00527584" w:rsidTr="005A1271">
        <w:trPr>
          <w:trHeight w:val="387"/>
          <w:jc w:val="center"/>
        </w:trPr>
        <w:tc>
          <w:tcPr>
            <w:tcW w:w="10800" w:type="dxa"/>
            <w:gridSpan w:val="7"/>
            <w:tcBorders>
              <w:bottom w:val="nil"/>
            </w:tcBorders>
          </w:tcPr>
          <w:p w:rsidR="00527584" w:rsidRPr="00EF2946" w:rsidRDefault="00527584" w:rsidP="00815FB7">
            <w:pPr>
              <w:pStyle w:val="Titres"/>
              <w:tabs>
                <w:tab w:val="clear" w:pos="8504"/>
              </w:tabs>
              <w:spacing w:before="120" w:line="240" w:lineRule="auto"/>
              <w:ind w:left="120" w:right="0"/>
              <w:jc w:val="left"/>
              <w:rPr>
                <w:rFonts w:ascii="Arial Narrow" w:hAnsi="Arial Narrow" w:cs="Arial"/>
                <w:bCs/>
                <w:sz w:val="28"/>
              </w:rPr>
            </w:pPr>
          </w:p>
        </w:tc>
      </w:tr>
      <w:tr w:rsidR="00CF496F" w:rsidTr="005A1271">
        <w:trPr>
          <w:trHeight w:hRule="exact" w:val="475"/>
          <w:jc w:val="center"/>
        </w:trPr>
        <w:tc>
          <w:tcPr>
            <w:tcW w:w="2646" w:type="dxa"/>
            <w:gridSpan w:val="2"/>
            <w:tcBorders>
              <w:bottom w:val="nil"/>
            </w:tcBorders>
          </w:tcPr>
          <w:p w:rsidR="00CF496F" w:rsidRDefault="00CF496F" w:rsidP="003C5D96">
            <w:pPr>
              <w:pStyle w:val="Variables"/>
              <w:spacing w:line="240" w:lineRule="auto"/>
              <w:ind w:left="0" w:right="14"/>
              <w:rPr>
                <w:sz w:val="16"/>
              </w:rPr>
            </w:pPr>
          </w:p>
        </w:tc>
        <w:tc>
          <w:tcPr>
            <w:tcW w:w="8154" w:type="dxa"/>
            <w:gridSpan w:val="5"/>
            <w:tcBorders>
              <w:bottom w:val="nil"/>
            </w:tcBorders>
            <w:shd w:val="clear" w:color="auto" w:fill="000000"/>
          </w:tcPr>
          <w:p w:rsidR="00CF496F" w:rsidRPr="00527584" w:rsidRDefault="002C1974" w:rsidP="00527584">
            <w:pPr>
              <w:pStyle w:val="Titres"/>
              <w:tabs>
                <w:tab w:val="clear" w:pos="8504"/>
              </w:tabs>
              <w:spacing w:before="80" w:line="240" w:lineRule="auto"/>
              <w:ind w:left="115" w:right="0"/>
              <w:jc w:val="left"/>
              <w:rPr>
                <w:rFonts w:ascii="Chaloult_Cond_Demi_Gras" w:hAnsi="Chaloult_Cond_Demi_Gras"/>
                <w:bCs/>
                <w:sz w:val="28"/>
              </w:rPr>
            </w:pPr>
            <w:bookmarkStart w:id="0" w:name="OLE_LINK1"/>
            <w:bookmarkStart w:id="1" w:name="OLE_LINK2"/>
            <w:r w:rsidRPr="005A1271">
              <w:rPr>
                <w:rFonts w:ascii="Chaloult_Cond_Demi_Gras" w:hAnsi="Chaloult_Cond_Demi_Gras" w:cs="Arial"/>
                <w:b w:val="0"/>
                <w:bCs/>
                <w:color w:val="FFFFFF"/>
                <w:sz w:val="28"/>
              </w:rPr>
              <w:t xml:space="preserve">Grands </w:t>
            </w:r>
            <w:r w:rsidR="00EF2946" w:rsidRPr="005A1271">
              <w:rPr>
                <w:rFonts w:ascii="Chaloult_Cond_Demi_Gras" w:hAnsi="Chaloult_Cond_Demi_Gras" w:cs="Arial"/>
                <w:b w:val="0"/>
                <w:bCs/>
                <w:color w:val="FFFFFF"/>
                <w:sz w:val="28"/>
              </w:rPr>
              <w:t>Projet</w:t>
            </w:r>
            <w:r w:rsidR="003079A3" w:rsidRPr="005A1271">
              <w:rPr>
                <w:rFonts w:ascii="Chaloult_Cond_Demi_Gras" w:hAnsi="Chaloult_Cond_Demi_Gras" w:cs="Arial"/>
                <w:b w:val="0"/>
                <w:bCs/>
                <w:color w:val="FFFFFF"/>
                <w:sz w:val="28"/>
              </w:rPr>
              <w:t>s</w:t>
            </w:r>
            <w:r w:rsidR="00EF2946" w:rsidRPr="00527584">
              <w:rPr>
                <w:rFonts w:ascii="Chaloult_Cond_Demi_Gras" w:hAnsi="Chaloult_Cond_Demi_Gras" w:cs="Arial"/>
                <w:b w:val="0"/>
                <w:bCs/>
                <w:sz w:val="28"/>
              </w:rPr>
              <w:t xml:space="preserve"> </w:t>
            </w:r>
            <w:r w:rsidR="00EF2946" w:rsidRPr="00527584">
              <w:rPr>
                <w:rFonts w:ascii="Chaloult_Cond" w:hAnsi="Chaloult_Cond" w:cs="Arial"/>
                <w:bCs/>
                <w:sz w:val="28"/>
              </w:rPr>
              <w:t>­</w:t>
            </w:r>
            <w:bookmarkEnd w:id="0"/>
            <w:bookmarkEnd w:id="1"/>
            <w:r w:rsidR="00EF2946" w:rsidRPr="00527584">
              <w:rPr>
                <w:rFonts w:ascii="Chaloult_Cond" w:hAnsi="Chaloult_Cond" w:cs="Arial"/>
                <w:bCs/>
                <w:sz w:val="28"/>
              </w:rPr>
              <w:t xml:space="preserve"> </w:t>
            </w:r>
            <w:r w:rsidR="00815FB7" w:rsidRPr="00527584">
              <w:rPr>
                <w:rFonts w:ascii="Chaloult_Cond" w:hAnsi="Chaloult_Cond" w:cs="Arial"/>
                <w:b w:val="0"/>
                <w:bCs/>
                <w:sz w:val="28"/>
              </w:rPr>
              <w:t>Charte de projet</w:t>
            </w:r>
            <w:r w:rsidR="007766CF">
              <w:rPr>
                <w:rFonts w:ascii="Chaloult_Cond" w:hAnsi="Chaloult_Cond" w:cs="Arial"/>
                <w:b w:val="0"/>
                <w:bCs/>
                <w:sz w:val="28"/>
              </w:rPr>
              <w:t xml:space="preserve"> – Section 1</w:t>
            </w:r>
          </w:p>
        </w:tc>
      </w:tr>
      <w:tr w:rsidR="00CF496F" w:rsidTr="002C1974">
        <w:trPr>
          <w:trHeight w:val="315"/>
          <w:jc w:val="center"/>
        </w:trPr>
        <w:tc>
          <w:tcPr>
            <w:tcW w:w="10800" w:type="dxa"/>
            <w:gridSpan w:val="7"/>
            <w:tcBorders>
              <w:bottom w:val="single" w:sz="4" w:space="0" w:color="7F7F7F"/>
            </w:tcBorders>
            <w:vAlign w:val="center"/>
          </w:tcPr>
          <w:p w:rsidR="00CF496F" w:rsidRDefault="00CF496F" w:rsidP="00992F54">
            <w:pPr>
              <w:pStyle w:val="Sous-titres"/>
              <w:tabs>
                <w:tab w:val="clear" w:pos="8504"/>
              </w:tabs>
              <w:ind w:left="0"/>
              <w:rPr>
                <w:rFonts w:cs="Arial"/>
                <w:b/>
                <w:bCs/>
                <w:caps/>
              </w:rPr>
            </w:pPr>
          </w:p>
        </w:tc>
      </w:tr>
      <w:tr w:rsidR="002C1974" w:rsidRPr="005A1271" w:rsidTr="005A1271">
        <w:trPr>
          <w:trHeight w:hRule="exact" w:val="288"/>
          <w:jc w:val="center"/>
        </w:trPr>
        <w:tc>
          <w:tcPr>
            <w:tcW w:w="2038" w:type="dxa"/>
            <w:tcBorders>
              <w:top w:val="single" w:sz="4" w:space="0" w:color="7F7F7F"/>
              <w:left w:val="single" w:sz="6" w:space="0" w:color="7F7F7F"/>
              <w:right w:val="single" w:sz="4" w:space="0" w:color="FFFFFF"/>
            </w:tcBorders>
            <w:shd w:val="clear" w:color="auto" w:fill="000000"/>
            <w:vAlign w:val="center"/>
          </w:tcPr>
          <w:p w:rsidR="00815FB7" w:rsidRPr="005A1271" w:rsidRDefault="00992F54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Numéro de projet</w:t>
            </w:r>
          </w:p>
        </w:tc>
        <w:tc>
          <w:tcPr>
            <w:tcW w:w="5148" w:type="dxa"/>
            <w:gridSpan w:val="4"/>
            <w:tcBorders>
              <w:top w:val="single" w:sz="4" w:space="0" w:color="7F7F7F"/>
              <w:left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:rsidR="00815FB7" w:rsidRPr="005A1271" w:rsidRDefault="00992F54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Nom du projet</w:t>
            </w:r>
          </w:p>
        </w:tc>
        <w:tc>
          <w:tcPr>
            <w:tcW w:w="3614" w:type="dxa"/>
            <w:gridSpan w:val="2"/>
            <w:tcBorders>
              <w:top w:val="single" w:sz="4" w:space="0" w:color="7F7F7F"/>
              <w:left w:val="single" w:sz="4" w:space="0" w:color="FFFFFF"/>
              <w:right w:val="single" w:sz="6" w:space="0" w:color="7F7F7F"/>
            </w:tcBorders>
            <w:shd w:val="clear" w:color="auto" w:fill="000000"/>
            <w:vAlign w:val="center"/>
          </w:tcPr>
          <w:p w:rsidR="00815FB7" w:rsidRPr="005A1271" w:rsidRDefault="00815FB7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Direction</w:t>
            </w:r>
            <w:r w:rsidR="004A6782" w:rsidRPr="005A1271">
              <w:rPr>
                <w:rFonts w:cs="Arial"/>
                <w:bCs/>
                <w:color w:val="FFFFFF"/>
                <w:sz w:val="18"/>
                <w:szCs w:val="18"/>
              </w:rPr>
              <w:t>(s)</w:t>
            </w:r>
          </w:p>
        </w:tc>
      </w:tr>
      <w:tr w:rsidR="00C32514" w:rsidRPr="00EF2946" w:rsidTr="00C97E5D">
        <w:trPr>
          <w:trHeight w:val="360"/>
          <w:jc w:val="center"/>
        </w:trPr>
        <w:tc>
          <w:tcPr>
            <w:tcW w:w="2038" w:type="dxa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:rsidR="00C32514" w:rsidRPr="00EF2946" w:rsidRDefault="00C97E5D" w:rsidP="002C1974">
            <w:pPr>
              <w:pStyle w:val="reportNumPro"/>
              <w:spacing w:line="240" w:lineRule="auto"/>
              <w:ind w:left="115" w:righ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NumP"/>
                  <w:enabled/>
                  <w:calcOnExit/>
                  <w:textInput/>
                </w:ffData>
              </w:fldChar>
            </w:r>
            <w:bookmarkStart w:id="2" w:name="NumP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bookmarkStart w:id="3" w:name="_GoBack"/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bookmarkEnd w:id="3"/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5148" w:type="dxa"/>
            <w:gridSpan w:val="4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C32514" w:rsidRPr="00EF2946" w:rsidRDefault="00C97E5D" w:rsidP="002C1974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14" w:type="dxa"/>
            <w:gridSpan w:val="2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C32514" w:rsidRPr="00EF2946" w:rsidRDefault="00C97E5D" w:rsidP="002C1974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2C1974" w:rsidRPr="005A1271" w:rsidTr="005A1271">
        <w:trPr>
          <w:trHeight w:hRule="exact" w:val="288"/>
          <w:jc w:val="center"/>
        </w:trPr>
        <w:tc>
          <w:tcPr>
            <w:tcW w:w="3588" w:type="dxa"/>
            <w:gridSpan w:val="3"/>
            <w:tcBorders>
              <w:top w:val="single" w:sz="4" w:space="0" w:color="7F7F7F"/>
              <w:left w:val="single" w:sz="6" w:space="0" w:color="7F7F7F"/>
              <w:right w:val="single" w:sz="4" w:space="0" w:color="FFFFFF"/>
            </w:tcBorders>
            <w:shd w:val="clear" w:color="auto" w:fill="000000"/>
            <w:vAlign w:val="center"/>
          </w:tcPr>
          <w:p w:rsidR="00C32514" w:rsidRPr="005A1271" w:rsidRDefault="00C32514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color w:val="FFFFFF"/>
                <w:sz w:val="18"/>
                <w:szCs w:val="18"/>
              </w:rPr>
              <w:t>Localisation</w:t>
            </w:r>
          </w:p>
        </w:tc>
        <w:tc>
          <w:tcPr>
            <w:tcW w:w="3598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:rsidR="00C32514" w:rsidRPr="005A1271" w:rsidRDefault="00C32514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Municipalité</w:t>
            </w:r>
            <w:r w:rsidR="004A6782" w:rsidRPr="005A1271">
              <w:rPr>
                <w:rFonts w:cs="Arial"/>
                <w:bCs/>
                <w:color w:val="FFFFFF"/>
                <w:sz w:val="18"/>
                <w:szCs w:val="18"/>
              </w:rPr>
              <w:t>(s)</w:t>
            </w:r>
          </w:p>
        </w:tc>
        <w:tc>
          <w:tcPr>
            <w:tcW w:w="180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:rsidR="00C32514" w:rsidRPr="005A1271" w:rsidRDefault="00C32514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color w:val="FFFFFF"/>
                <w:sz w:val="18"/>
                <w:szCs w:val="18"/>
              </w:rPr>
              <w:t>MRC</w:t>
            </w:r>
            <w:r w:rsidR="004A6782" w:rsidRPr="005A1271">
              <w:rPr>
                <w:color w:val="FFFFFF"/>
                <w:sz w:val="18"/>
                <w:szCs w:val="18"/>
              </w:rPr>
              <w:t>(s)</w:t>
            </w:r>
          </w:p>
        </w:tc>
        <w:tc>
          <w:tcPr>
            <w:tcW w:w="1812" w:type="dxa"/>
            <w:tcBorders>
              <w:top w:val="single" w:sz="6" w:space="0" w:color="7F7F7F"/>
              <w:left w:val="single" w:sz="4" w:space="0" w:color="FFFFFF"/>
              <w:right w:val="single" w:sz="6" w:space="0" w:color="7F7F7F"/>
            </w:tcBorders>
            <w:shd w:val="clear" w:color="auto" w:fill="000000"/>
            <w:vAlign w:val="center"/>
          </w:tcPr>
          <w:p w:rsidR="00C32514" w:rsidRPr="005A1271" w:rsidRDefault="00C32514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color w:val="FFFFFF"/>
                <w:sz w:val="18"/>
                <w:szCs w:val="18"/>
              </w:rPr>
              <w:t>CEP</w:t>
            </w:r>
            <w:r w:rsidR="004A6782" w:rsidRPr="005A1271">
              <w:rPr>
                <w:color w:val="FFFFFF"/>
                <w:sz w:val="18"/>
                <w:szCs w:val="18"/>
              </w:rPr>
              <w:t>(s)</w:t>
            </w:r>
          </w:p>
        </w:tc>
      </w:tr>
      <w:tr w:rsidR="00504723" w:rsidRPr="00EF2946" w:rsidTr="00C97E5D">
        <w:trPr>
          <w:trHeight w:val="360"/>
          <w:jc w:val="center"/>
        </w:trPr>
        <w:tc>
          <w:tcPr>
            <w:tcW w:w="3588" w:type="dxa"/>
            <w:gridSpan w:val="3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04723" w:rsidRPr="00EF2946" w:rsidRDefault="00C97E5D" w:rsidP="002C1974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598" w:type="dxa"/>
            <w:gridSpan w:val="2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04723" w:rsidRPr="00EF2946" w:rsidRDefault="00C97E5D" w:rsidP="002C1974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802" w:type="dxa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504723" w:rsidRPr="00EF2946" w:rsidRDefault="00C97E5D" w:rsidP="002C1974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812" w:type="dxa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504723" w:rsidRPr="00EF2946" w:rsidRDefault="00C97E5D" w:rsidP="002C1974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2C1974" w:rsidRPr="005A1271" w:rsidTr="005A1271">
        <w:trPr>
          <w:trHeight w:hRule="exact" w:val="288"/>
          <w:jc w:val="center"/>
        </w:trPr>
        <w:tc>
          <w:tcPr>
            <w:tcW w:w="5520" w:type="dxa"/>
            <w:gridSpan w:val="4"/>
            <w:tcBorders>
              <w:top w:val="single" w:sz="4" w:space="0" w:color="7F7F7F"/>
              <w:left w:val="single" w:sz="6" w:space="0" w:color="7F7F7F"/>
              <w:right w:val="single" w:sz="4" w:space="0" w:color="FFFFFF"/>
            </w:tcBorders>
            <w:shd w:val="clear" w:color="auto" w:fill="000000"/>
            <w:vAlign w:val="center"/>
          </w:tcPr>
          <w:p w:rsidR="00504723" w:rsidRPr="005A1271" w:rsidRDefault="00504723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color w:val="FFFFFF"/>
                <w:sz w:val="18"/>
                <w:szCs w:val="18"/>
              </w:rPr>
              <w:t>Gérant de projet</w:t>
            </w:r>
          </w:p>
        </w:tc>
        <w:tc>
          <w:tcPr>
            <w:tcW w:w="3468" w:type="dxa"/>
            <w:gridSpan w:val="2"/>
            <w:tcBorders>
              <w:top w:val="single" w:sz="4" w:space="0" w:color="7F7F7F"/>
              <w:left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:rsidR="00504723" w:rsidRPr="005A1271" w:rsidRDefault="00504723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Version de la charte</w:t>
            </w:r>
          </w:p>
        </w:tc>
        <w:tc>
          <w:tcPr>
            <w:tcW w:w="1812" w:type="dxa"/>
            <w:tcBorders>
              <w:top w:val="single" w:sz="6" w:space="0" w:color="7F7F7F"/>
              <w:left w:val="single" w:sz="4" w:space="0" w:color="FFFFFF"/>
              <w:right w:val="single" w:sz="6" w:space="0" w:color="7F7F7F"/>
            </w:tcBorders>
            <w:shd w:val="clear" w:color="auto" w:fill="000000"/>
            <w:vAlign w:val="center"/>
          </w:tcPr>
          <w:p w:rsidR="00504723" w:rsidRPr="005A1271" w:rsidRDefault="00504723" w:rsidP="00C23883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pacing w:val="-2"/>
                <w:sz w:val="14"/>
                <w:szCs w:val="14"/>
              </w:rPr>
            </w:pPr>
            <w:r w:rsidRPr="005A1271">
              <w:rPr>
                <w:rFonts w:cs="Arial"/>
                <w:bCs/>
                <w:color w:val="FFFFFF"/>
                <w:spacing w:val="-2"/>
                <w:sz w:val="18"/>
                <w:szCs w:val="18"/>
              </w:rPr>
              <w:t>Date</w:t>
            </w:r>
            <w:r w:rsidRPr="005A1271">
              <w:rPr>
                <w:rFonts w:cs="Arial"/>
                <w:bCs/>
                <w:color w:val="FFFFFF"/>
                <w:spacing w:val="-2"/>
                <w:sz w:val="14"/>
                <w:szCs w:val="14"/>
              </w:rPr>
              <w:t xml:space="preserve"> (Année-Mois-Jour)</w:t>
            </w:r>
          </w:p>
        </w:tc>
      </w:tr>
      <w:tr w:rsidR="00504723" w:rsidRPr="00EF2946" w:rsidTr="00C97E5D">
        <w:trPr>
          <w:trHeight w:val="360"/>
          <w:jc w:val="center"/>
        </w:trPr>
        <w:tc>
          <w:tcPr>
            <w:tcW w:w="5520" w:type="dxa"/>
            <w:gridSpan w:val="4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04723" w:rsidRPr="00EF2946" w:rsidRDefault="00C97E5D" w:rsidP="002C1974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468" w:type="dxa"/>
            <w:gridSpan w:val="2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04723" w:rsidRPr="00EF2946" w:rsidRDefault="00C97E5D" w:rsidP="002C1974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812" w:type="dxa"/>
            <w:tcBorders>
              <w:left w:val="single" w:sz="4" w:space="0" w:color="7F7F7F"/>
              <w:bottom w:val="single" w:sz="4" w:space="0" w:color="7F7F7F"/>
              <w:right w:val="single" w:sz="6" w:space="0" w:color="7F7F7F"/>
            </w:tcBorders>
            <w:vAlign w:val="center"/>
          </w:tcPr>
          <w:p w:rsidR="00504723" w:rsidRPr="004A115B" w:rsidRDefault="00C97E5D" w:rsidP="002C1974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504723" w:rsidTr="00FC4164">
        <w:trPr>
          <w:trHeight w:hRule="exact" w:val="144"/>
          <w:jc w:val="center"/>
        </w:trPr>
        <w:tc>
          <w:tcPr>
            <w:tcW w:w="10800" w:type="dxa"/>
            <w:gridSpan w:val="7"/>
            <w:vAlign w:val="center"/>
          </w:tcPr>
          <w:p w:rsidR="00504723" w:rsidRDefault="00504723" w:rsidP="003E4F80">
            <w:pPr>
              <w:pStyle w:val="Sous-titres"/>
              <w:tabs>
                <w:tab w:val="clear" w:pos="8504"/>
              </w:tabs>
              <w:rPr>
                <w:rFonts w:cs="Arial"/>
                <w:b/>
                <w:bCs/>
                <w:caps/>
              </w:rPr>
            </w:pPr>
          </w:p>
        </w:tc>
      </w:tr>
    </w:tbl>
    <w:p w:rsidR="00120E84" w:rsidRDefault="00120E84" w:rsidP="008004AB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120E84" w:rsidSect="00A149A9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2240" w:h="20160" w:code="5"/>
          <w:pgMar w:top="720" w:right="720" w:bottom="720" w:left="720" w:header="0" w:footer="144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AC1D70" w:rsidRPr="00B46167" w:rsidTr="00C97E5D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4" w:space="0" w:color="FFFFFF"/>
              <w:right w:val="single" w:sz="6" w:space="0" w:color="7F7F7F"/>
            </w:tcBorders>
            <w:shd w:val="clear" w:color="auto" w:fill="000000"/>
            <w:vAlign w:val="center"/>
          </w:tcPr>
          <w:p w:rsidR="00AC1D70" w:rsidRPr="001F088A" w:rsidRDefault="00AC1D70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 w:rsidRPr="008004AB">
              <w:rPr>
                <w:rFonts w:cs="Arial"/>
                <w:b/>
                <w:bCs/>
                <w:sz w:val="18"/>
              </w:rPr>
              <w:lastRenderedPageBreak/>
              <w:t>1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AC1D70" w:rsidRDefault="00AC1D70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</w:pPr>
            <w:r>
              <w:rPr>
                <w:rFonts w:cs="Arial"/>
                <w:b/>
                <w:bCs/>
                <w:sz w:val="18"/>
              </w:rPr>
              <w:t>Origine de la demande d’intervention</w:t>
            </w:r>
            <w:r w:rsidRPr="003E4F80">
              <w:t xml:space="preserve"> </w:t>
            </w:r>
          </w:p>
          <w:p w:rsidR="00AC1D70" w:rsidRDefault="00AC1D70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 w:rsidRPr="003E4F80">
              <w:t xml:space="preserve">Énoncer les éléments ou évènements à l’origine de la demande d’intervention </w:t>
            </w:r>
            <w:r>
              <w:br/>
            </w:r>
            <w:r w:rsidRPr="003E4F80">
              <w:t>(exemples : résolution du conseil municipal, augmentation du nombre d’accidents).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AC1D70" w:rsidRPr="00E13FCD" w:rsidRDefault="006318A3" w:rsidP="00AA10D3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957FCD" w:rsidRDefault="00957FCD" w:rsidP="00AA10D3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957FCD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C32514" w:rsidRPr="00EF2946" w:rsidTr="002C1974">
        <w:trPr>
          <w:trHeight w:val="2080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32514" w:rsidRPr="00EF2946" w:rsidRDefault="00C32514" w:rsidP="00AA10D3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  <w:rPr>
                <w:rFonts w:cs="Arial"/>
              </w:rPr>
            </w:pPr>
          </w:p>
          <w:p w:rsidR="00C32514" w:rsidRPr="00EF2946" w:rsidRDefault="004F68EF" w:rsidP="00AA10D3">
            <w:pPr>
              <w:pStyle w:val="Sansinterligne"/>
              <w:keepNext/>
              <w:ind w:left="479" w:right="359"/>
              <w:rPr>
                <w:rFonts w:ascii="Arial" w:hAnsi="Arial" w:cs="Arial"/>
              </w:rPr>
            </w:pPr>
            <w:r w:rsidRPr="00EF29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="00120E84" w:rsidRPr="00EF29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2946">
              <w:rPr>
                <w:rFonts w:ascii="Arial" w:hAnsi="Arial" w:cs="Arial"/>
                <w:sz w:val="20"/>
                <w:szCs w:val="20"/>
              </w:rPr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2EE9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42EE9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42EE9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42EE9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42EE9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20E84" w:rsidRDefault="00D51BA5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  <w:r>
        <w:rPr>
          <w:noProof/>
          <w:lang w:eastAsia="ja-JP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-144780</wp:posOffset>
            </wp:positionH>
            <wp:positionV relativeFrom="page">
              <wp:posOffset>330835</wp:posOffset>
            </wp:positionV>
            <wp:extent cx="1837055" cy="864870"/>
            <wp:effectExtent l="0" t="0" r="0" b="0"/>
            <wp:wrapNone/>
            <wp:docPr id="3" name="Image 18" descr="MTMDET_Noir_Photosh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8" descr="MTMDET_Noir_Photosho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864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000" w:rsidRDefault="002C4000" w:rsidP="003E4F80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2C4000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7138FE" w:rsidRPr="001F088A" w:rsidTr="00C97E5D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7138FE" w:rsidRPr="001F088A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2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7138FE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</w:pPr>
            <w:r>
              <w:rPr>
                <w:rFonts w:cs="Arial"/>
                <w:b/>
                <w:bCs/>
                <w:sz w:val="18"/>
              </w:rPr>
              <w:t>Description du projet</w:t>
            </w:r>
            <w:r w:rsidRPr="003E4F80">
              <w:t xml:space="preserve"> </w:t>
            </w:r>
          </w:p>
          <w:p w:rsidR="007138FE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 w:rsidRPr="003E4F80">
              <w:t xml:space="preserve">Énoncer les </w:t>
            </w:r>
            <w:r>
              <w:t>besoins à l’origine du projet et les objectifs à atteindre (source : Études des besoins).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7138FE" w:rsidRPr="00E13FCD" w:rsidRDefault="007138FE" w:rsidP="00AA10D3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957FCD" w:rsidRDefault="00957FCD" w:rsidP="00AA10D3">
      <w:pPr>
        <w:pStyle w:val="Sous-titres"/>
        <w:keepNext/>
        <w:tabs>
          <w:tab w:val="clear" w:pos="8504"/>
        </w:tabs>
        <w:spacing w:before="40"/>
        <w:ind w:left="479" w:right="359"/>
        <w:rPr>
          <w:b/>
        </w:rPr>
        <w:sectPr w:rsidR="00957FCD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7138FE" w:rsidTr="00D74330">
        <w:trPr>
          <w:trHeight w:val="20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138FE" w:rsidRPr="00D11DF4" w:rsidRDefault="007138FE" w:rsidP="00AA10D3">
            <w:pPr>
              <w:pStyle w:val="Sous-titres"/>
              <w:keepNext/>
              <w:tabs>
                <w:tab w:val="clear" w:pos="8504"/>
              </w:tabs>
              <w:spacing w:before="40"/>
              <w:ind w:left="479" w:right="359"/>
              <w:rPr>
                <w:b/>
              </w:rPr>
            </w:pPr>
            <w:r w:rsidRPr="00D11DF4">
              <w:rPr>
                <w:b/>
              </w:rPr>
              <w:lastRenderedPageBreak/>
              <w:t>Besoins à l’origine du projet</w:t>
            </w:r>
          </w:p>
          <w:p w:rsidR="007138FE" w:rsidRDefault="007138FE" w:rsidP="00AA10D3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</w:pPr>
          </w:p>
          <w:p w:rsidR="007138FE" w:rsidRPr="00EF2946" w:rsidRDefault="007138FE" w:rsidP="00AA10D3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479" w:right="359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bCs/>
                <w:sz w:val="20"/>
              </w:rPr>
              <w:instrText xml:space="preserve"> FORMTEXT </w:instrText>
            </w:r>
            <w:r w:rsidRPr="00EF2946">
              <w:rPr>
                <w:rFonts w:cs="Arial"/>
                <w:bCs/>
                <w:sz w:val="20"/>
              </w:rPr>
            </w:r>
            <w:r w:rsidRPr="00EF2946">
              <w:rPr>
                <w:rFonts w:cs="Arial"/>
                <w:bCs/>
                <w:sz w:val="20"/>
              </w:rPr>
              <w:fldChar w:fldCharType="separate"/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sz w:val="20"/>
              </w:rPr>
              <w:fldChar w:fldCharType="end"/>
            </w:r>
          </w:p>
          <w:p w:rsidR="007138FE" w:rsidRPr="00D11DF4" w:rsidRDefault="007138FE" w:rsidP="00AA10D3">
            <w:pPr>
              <w:pStyle w:val="Sous-titres"/>
              <w:keepNext/>
              <w:tabs>
                <w:tab w:val="clear" w:pos="8504"/>
              </w:tabs>
              <w:spacing w:before="80"/>
              <w:ind w:left="479" w:right="359"/>
              <w:rPr>
                <w:b/>
              </w:rPr>
            </w:pPr>
            <w:r w:rsidRPr="00D11DF4">
              <w:rPr>
                <w:b/>
              </w:rPr>
              <w:t>Objectifs à atteindre</w:t>
            </w:r>
          </w:p>
          <w:p w:rsidR="007138FE" w:rsidRDefault="007138FE" w:rsidP="00AA10D3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</w:pPr>
          </w:p>
          <w:p w:rsidR="007138FE" w:rsidRPr="00EF2946" w:rsidRDefault="007138FE" w:rsidP="00AA10D3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479" w:right="359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bCs/>
                <w:sz w:val="20"/>
              </w:rPr>
              <w:instrText xml:space="preserve"> FORMTEXT </w:instrText>
            </w:r>
            <w:r w:rsidRPr="00EF2946">
              <w:rPr>
                <w:rFonts w:cs="Arial"/>
                <w:bCs/>
                <w:sz w:val="20"/>
              </w:rPr>
            </w:r>
            <w:r w:rsidRPr="00EF2946">
              <w:rPr>
                <w:rFonts w:cs="Arial"/>
                <w:bCs/>
                <w:sz w:val="20"/>
              </w:rPr>
              <w:fldChar w:fldCharType="separate"/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sz w:val="20"/>
              </w:rPr>
              <w:fldChar w:fldCharType="end"/>
            </w:r>
          </w:p>
        </w:tc>
      </w:tr>
    </w:tbl>
    <w:p w:rsidR="002C4000" w:rsidRDefault="002C4000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120E84" w:rsidRDefault="00120E84" w:rsidP="00F81288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120E84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7138FE" w:rsidRPr="001F088A" w:rsidTr="00C97E5D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7138FE" w:rsidRPr="001F088A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3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7138FE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</w:pPr>
            <w:r>
              <w:rPr>
                <w:rFonts w:cs="Arial"/>
                <w:b/>
                <w:bCs/>
                <w:sz w:val="18"/>
              </w:rPr>
              <w:t>Sommaire des solutions proposées à l’étude des besoins</w:t>
            </w:r>
            <w:r>
              <w:t xml:space="preserve"> </w:t>
            </w:r>
          </w:p>
          <w:p w:rsidR="007138FE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>
              <w:t>Décrire sommairement les solutions proposées en définissant notamment les enjeux environnementaux.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7138FE" w:rsidRPr="00E13FCD" w:rsidRDefault="007138FE" w:rsidP="00AA10D3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957FCD" w:rsidRDefault="00957FCD" w:rsidP="00AA10D3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957FCD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7138FE" w:rsidRPr="00EF2946" w:rsidTr="00D74330">
        <w:trPr>
          <w:trHeight w:val="20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138FE" w:rsidRPr="00EF2946" w:rsidRDefault="007138FE" w:rsidP="00AA10D3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  <w:rPr>
                <w:rFonts w:cs="Arial"/>
              </w:rPr>
            </w:pPr>
          </w:p>
          <w:p w:rsidR="007138FE" w:rsidRPr="00EF2946" w:rsidRDefault="007138FE" w:rsidP="00AA10D3">
            <w:pPr>
              <w:pStyle w:val="Sansinterligne"/>
              <w:keepNext/>
              <w:ind w:left="479" w:right="359"/>
              <w:rPr>
                <w:rFonts w:ascii="Arial" w:hAnsi="Arial" w:cs="Arial"/>
              </w:rPr>
            </w:pPr>
            <w:r w:rsidRPr="00EF29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2946">
              <w:rPr>
                <w:rFonts w:ascii="Arial" w:hAnsi="Arial" w:cs="Arial"/>
                <w:sz w:val="20"/>
                <w:szCs w:val="20"/>
              </w:rPr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C4000" w:rsidRDefault="002C4000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120E84" w:rsidRDefault="00120E84" w:rsidP="00F81288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120E84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881"/>
        <w:gridCol w:w="1560"/>
      </w:tblGrid>
      <w:tr w:rsidR="007138FE" w:rsidRPr="001F088A" w:rsidTr="00FC4164">
        <w:trPr>
          <w:trHeight w:val="432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7138FE" w:rsidRPr="001F088A" w:rsidRDefault="007138FE" w:rsidP="00B80AD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4</w:t>
            </w:r>
          </w:p>
        </w:tc>
        <w:tc>
          <w:tcPr>
            <w:tcW w:w="888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7138FE" w:rsidRPr="008B23B9" w:rsidRDefault="008B23B9" w:rsidP="008B23B9">
            <w:pPr>
              <w:pStyle w:val="Sous-titres"/>
              <w:spacing w:before="20" w:line="180" w:lineRule="exact"/>
              <w:ind w:left="115"/>
              <w:rPr>
                <w:rFonts w:cs="Arial"/>
                <w:b/>
                <w:sz w:val="18"/>
                <w:lang w:eastAsia="fr-CA"/>
              </w:rPr>
            </w:pPr>
            <w:r w:rsidRPr="008B23B9">
              <w:rPr>
                <w:rFonts w:cs="Arial"/>
                <w:b/>
                <w:sz w:val="18"/>
                <w:lang w:eastAsia="fr-CA"/>
              </w:rPr>
              <w:t>Échéancier de réalisation de l'étude des solutions</w:t>
            </w:r>
          </w:p>
        </w:tc>
        <w:tc>
          <w:tcPr>
            <w:tcW w:w="156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7138FE" w:rsidRPr="00E13FCD" w:rsidRDefault="007138FE" w:rsidP="00B80AD8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957FCD" w:rsidRDefault="00957FCD" w:rsidP="00B80AD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957FCD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7138FE" w:rsidRPr="00EF2946" w:rsidTr="00F070DB">
        <w:trPr>
          <w:trHeight w:val="18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138FE" w:rsidRPr="00EF2946" w:rsidRDefault="007138FE" w:rsidP="00B80AD8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  <w:rPr>
                <w:rFonts w:cs="Arial"/>
              </w:rPr>
            </w:pPr>
          </w:p>
          <w:p w:rsidR="007138FE" w:rsidRPr="00EF2946" w:rsidRDefault="007138FE" w:rsidP="00B80AD8">
            <w:pPr>
              <w:pStyle w:val="Sansinterligne"/>
              <w:keepNext/>
              <w:ind w:left="479" w:right="359"/>
              <w:rPr>
                <w:rFonts w:ascii="Arial" w:hAnsi="Arial" w:cs="Arial"/>
              </w:rPr>
            </w:pPr>
            <w:r w:rsidRPr="00EF29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2946">
              <w:rPr>
                <w:rFonts w:ascii="Arial" w:hAnsi="Arial" w:cs="Arial"/>
                <w:sz w:val="20"/>
                <w:szCs w:val="20"/>
              </w:rPr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AD8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AD8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AD8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AD8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AD8"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C4000" w:rsidRDefault="002C4000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120E84" w:rsidRDefault="00120E84" w:rsidP="00385E9C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</w:pPr>
    </w:p>
    <w:p w:rsidR="00016B29" w:rsidRDefault="00016B29" w:rsidP="00385E9C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</w:pPr>
    </w:p>
    <w:p w:rsidR="00016B29" w:rsidRDefault="00016B29" w:rsidP="00385E9C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</w:pPr>
    </w:p>
    <w:p w:rsidR="00016B29" w:rsidRDefault="00016B29" w:rsidP="00E84394">
      <w:pPr>
        <w:pStyle w:val="Sous-titres"/>
        <w:tabs>
          <w:tab w:val="left" w:pos="366"/>
        </w:tabs>
        <w:spacing w:before="20" w:line="240" w:lineRule="auto"/>
        <w:rPr>
          <w:rFonts w:cs="Arial"/>
          <w:b/>
          <w:bCs/>
          <w:sz w:val="18"/>
        </w:rPr>
        <w:sectPr w:rsidR="00016B29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87"/>
        <w:gridCol w:w="1152"/>
        <w:gridCol w:w="531"/>
        <w:gridCol w:w="2934"/>
        <w:gridCol w:w="594"/>
        <w:gridCol w:w="1503"/>
        <w:gridCol w:w="579"/>
        <w:gridCol w:w="1080"/>
        <w:gridCol w:w="1446"/>
        <w:gridCol w:w="9"/>
        <w:gridCol w:w="585"/>
      </w:tblGrid>
      <w:tr w:rsidR="007138FE" w:rsidRPr="001F088A" w:rsidTr="00C97E5D">
        <w:trPr>
          <w:trHeight w:val="835"/>
          <w:tblHeader/>
          <w:jc w:val="center"/>
        </w:trPr>
        <w:tc>
          <w:tcPr>
            <w:tcW w:w="8760" w:type="dxa"/>
            <w:gridSpan w:val="8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7138FE" w:rsidRPr="001F088A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 w:val="18"/>
              </w:rPr>
            </w:pPr>
            <w:r w:rsidRPr="00F000E0">
              <w:rPr>
                <w:rFonts w:cs="Arial"/>
                <w:b/>
                <w:bCs/>
                <w:sz w:val="18"/>
              </w:rPr>
              <w:lastRenderedPageBreak/>
              <w:t>Signatures</w:t>
            </w:r>
          </w:p>
        </w:tc>
        <w:tc>
          <w:tcPr>
            <w:tcW w:w="2040" w:type="dxa"/>
            <w:gridSpan w:val="3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7138FE" w:rsidRPr="00E13FCD" w:rsidRDefault="007138FE" w:rsidP="00DC393B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  <w:tr w:rsidR="007138FE" w:rsidRPr="001F088A" w:rsidTr="008D7D7E">
        <w:trPr>
          <w:cantSplit/>
          <w:trHeight w:hRule="exact" w:val="864"/>
          <w:jc w:val="center"/>
        </w:trPr>
        <w:tc>
          <w:tcPr>
            <w:tcW w:w="1539" w:type="dxa"/>
            <w:gridSpan w:val="2"/>
            <w:tcBorders>
              <w:left w:val="single" w:sz="6" w:space="0" w:color="7F7F7F"/>
            </w:tcBorders>
            <w:shd w:val="clear" w:color="auto" w:fill="auto"/>
            <w:vAlign w:val="bottom"/>
          </w:tcPr>
          <w:p w:rsidR="007138FE" w:rsidRPr="00F000E0" w:rsidRDefault="007138FE" w:rsidP="00C07178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Préparé par :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7138FE" w:rsidRPr="00F000E0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031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138FE" w:rsidRPr="00F000E0" w:rsidRDefault="007138FE" w:rsidP="00016B29">
            <w:pPr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7138FE" w:rsidRPr="00F000E0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535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:rsidR="007138FE" w:rsidRPr="00EF2946" w:rsidRDefault="007138FE" w:rsidP="00DC393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EF2946">
              <w:rPr>
                <w:rFonts w:cs="Arial"/>
                <w:bCs/>
                <w:sz w:val="20"/>
              </w:rPr>
              <w:instrText xml:space="preserve"> FORMTEXT </w:instrText>
            </w:r>
            <w:r w:rsidRPr="00EF2946">
              <w:rPr>
                <w:rFonts w:cs="Arial"/>
                <w:bCs/>
                <w:sz w:val="20"/>
              </w:rPr>
            </w:r>
            <w:r w:rsidRPr="00EF2946">
              <w:rPr>
                <w:rFonts w:cs="Arial"/>
                <w:bCs/>
                <w:sz w:val="20"/>
              </w:rPr>
              <w:fldChar w:fldCharType="separate"/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8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7138FE" w:rsidRPr="00F000E0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3E0180" w:rsidRPr="001F088A" w:rsidTr="003E0180">
        <w:trPr>
          <w:cantSplit/>
          <w:trHeight w:hRule="exact" w:val="240"/>
          <w:jc w:val="center"/>
        </w:trPr>
        <w:tc>
          <w:tcPr>
            <w:tcW w:w="1539" w:type="dxa"/>
            <w:gridSpan w:val="2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3E0180" w:rsidRDefault="003E0180" w:rsidP="00C07178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:rsidR="003E0180" w:rsidRDefault="003E0180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5031" w:type="dxa"/>
            <w:gridSpan w:val="3"/>
            <w:vMerge w:val="restart"/>
            <w:tcBorders>
              <w:top w:val="single" w:sz="6" w:space="0" w:color="7F7F7F"/>
              <w:left w:val="nil"/>
            </w:tcBorders>
            <w:shd w:val="clear" w:color="auto" w:fill="auto"/>
          </w:tcPr>
          <w:p w:rsidR="001A74D5" w:rsidRPr="003E0180" w:rsidRDefault="001A74D5" w:rsidP="003D5370">
            <w:pPr>
              <w:spacing w:before="4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5370">
              <w:rPr>
                <w:rFonts w:ascii="Arial" w:hAnsi="Arial" w:cs="Arial"/>
                <w:bCs/>
                <w:sz w:val="14"/>
                <w:szCs w:val="14"/>
              </w:rPr>
              <w:t>Gérant de projet</w:t>
            </w:r>
          </w:p>
        </w:tc>
        <w:tc>
          <w:tcPr>
            <w:tcW w:w="579" w:type="dxa"/>
            <w:shd w:val="clear" w:color="auto" w:fill="auto"/>
          </w:tcPr>
          <w:p w:rsidR="003E0180" w:rsidRDefault="003E0180" w:rsidP="00F8582E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535" w:type="dxa"/>
            <w:gridSpan w:val="3"/>
            <w:tcBorders>
              <w:top w:val="single" w:sz="6" w:space="0" w:color="7F7F7F"/>
              <w:left w:val="nil"/>
            </w:tcBorders>
            <w:shd w:val="clear" w:color="auto" w:fill="auto"/>
          </w:tcPr>
          <w:p w:rsidR="003E0180" w:rsidRPr="009429F8" w:rsidRDefault="00FD6582" w:rsidP="00F8582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FD6582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58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3E0180" w:rsidRDefault="003E0180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3E0180" w:rsidRPr="001F088A" w:rsidTr="003E0180">
        <w:trPr>
          <w:cantSplit/>
          <w:trHeight w:hRule="exact" w:val="240"/>
          <w:jc w:val="center"/>
        </w:trPr>
        <w:tc>
          <w:tcPr>
            <w:tcW w:w="1539" w:type="dxa"/>
            <w:gridSpan w:val="2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3E0180" w:rsidRDefault="003E0180" w:rsidP="00C07178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:rsidR="003E0180" w:rsidRDefault="003E0180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5031" w:type="dxa"/>
            <w:gridSpan w:val="3"/>
            <w:vMerge/>
            <w:tcBorders>
              <w:left w:val="nil"/>
            </w:tcBorders>
            <w:shd w:val="clear" w:color="auto" w:fill="auto"/>
          </w:tcPr>
          <w:p w:rsidR="003E0180" w:rsidRPr="00D520BA" w:rsidRDefault="003E0180" w:rsidP="00016B29">
            <w:pPr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579" w:type="dxa"/>
            <w:shd w:val="clear" w:color="auto" w:fill="auto"/>
          </w:tcPr>
          <w:p w:rsidR="003E0180" w:rsidRDefault="003E0180" w:rsidP="00F8582E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535" w:type="dxa"/>
            <w:gridSpan w:val="3"/>
            <w:tcBorders>
              <w:left w:val="nil"/>
            </w:tcBorders>
            <w:shd w:val="clear" w:color="auto" w:fill="auto"/>
          </w:tcPr>
          <w:p w:rsidR="003E0180" w:rsidRPr="009429F8" w:rsidRDefault="003E0180" w:rsidP="003E0180">
            <w:pPr>
              <w:pStyle w:val="Sous-titres"/>
              <w:keepNext/>
              <w:tabs>
                <w:tab w:val="left" w:pos="366"/>
                <w:tab w:val="left" w:pos="426"/>
              </w:tabs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bCs/>
                <w:sz w:val="14"/>
                <w:szCs w:val="14"/>
              </w:rPr>
              <w:tab/>
            </w:r>
            <w:r>
              <w:rPr>
                <w:rFonts w:cs="Arial"/>
                <w:bCs/>
                <w:sz w:val="14"/>
                <w:szCs w:val="14"/>
              </w:rPr>
              <w:tab/>
            </w:r>
          </w:p>
        </w:tc>
        <w:tc>
          <w:tcPr>
            <w:tcW w:w="58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3E0180" w:rsidRDefault="003E0180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7B07FC" w:rsidRPr="001F088A" w:rsidTr="00FF5043">
        <w:trPr>
          <w:cantSplit/>
          <w:trHeight w:hRule="exact" w:val="864"/>
          <w:jc w:val="center"/>
        </w:trPr>
        <w:tc>
          <w:tcPr>
            <w:tcW w:w="1539" w:type="dxa"/>
            <w:gridSpan w:val="2"/>
            <w:tcBorders>
              <w:left w:val="single" w:sz="6" w:space="0" w:color="7F7F7F"/>
            </w:tcBorders>
            <w:shd w:val="clear" w:color="auto" w:fill="auto"/>
            <w:vAlign w:val="bottom"/>
          </w:tcPr>
          <w:p w:rsidR="007B07FC" w:rsidRPr="00F000E0" w:rsidRDefault="007B07FC" w:rsidP="00C07178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Recommandé par :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7B07FC" w:rsidRPr="00F000E0" w:rsidRDefault="007B07FC" w:rsidP="00C221E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031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07178" w:rsidRPr="00C64D84" w:rsidRDefault="00C07178" w:rsidP="00C64D84">
            <w:pPr>
              <w:pStyle w:val="Sous-titres"/>
              <w:keepNext/>
              <w:tabs>
                <w:tab w:val="left" w:pos="366"/>
              </w:tabs>
              <w:rPr>
                <w:rFonts w:cs="Arial"/>
                <w:bCs/>
                <w:sz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7B07FC" w:rsidRPr="00F000E0" w:rsidRDefault="007B07FC" w:rsidP="00C221E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535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:rsidR="007B07FC" w:rsidRPr="00EF2946" w:rsidRDefault="007B07FC" w:rsidP="00C221E1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EF2946">
              <w:rPr>
                <w:rFonts w:cs="Arial"/>
                <w:bCs/>
                <w:sz w:val="20"/>
              </w:rPr>
              <w:instrText xml:space="preserve"> FORMTEXT </w:instrText>
            </w:r>
            <w:r w:rsidRPr="00EF2946">
              <w:rPr>
                <w:rFonts w:cs="Arial"/>
                <w:bCs/>
                <w:sz w:val="20"/>
              </w:rPr>
            </w:r>
            <w:r w:rsidRPr="00EF2946">
              <w:rPr>
                <w:rFonts w:cs="Arial"/>
                <w:bCs/>
                <w:sz w:val="20"/>
              </w:rPr>
              <w:fldChar w:fldCharType="separate"/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8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7B07FC" w:rsidRPr="00F000E0" w:rsidRDefault="007B07FC" w:rsidP="00C221E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7B07FC" w:rsidRPr="001F088A" w:rsidTr="008D7D7E">
        <w:trPr>
          <w:cantSplit/>
          <w:trHeight w:hRule="exact" w:val="240"/>
          <w:jc w:val="center"/>
        </w:trPr>
        <w:tc>
          <w:tcPr>
            <w:tcW w:w="1539" w:type="dxa"/>
            <w:gridSpan w:val="2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7B07FC" w:rsidRDefault="007B07FC" w:rsidP="00C07178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:rsidR="007B07FC" w:rsidRDefault="007B07FC" w:rsidP="00C221E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5031" w:type="dxa"/>
            <w:gridSpan w:val="3"/>
            <w:tcBorders>
              <w:top w:val="single" w:sz="6" w:space="0" w:color="7F7F7F"/>
              <w:left w:val="nil"/>
            </w:tcBorders>
            <w:shd w:val="clear" w:color="auto" w:fill="auto"/>
          </w:tcPr>
          <w:p w:rsidR="007B07FC" w:rsidRPr="00884679" w:rsidRDefault="004B177D" w:rsidP="00F8582E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bCs/>
                <w:sz w:val="14"/>
                <w:szCs w:val="14"/>
              </w:rPr>
              <w:t>D</w:t>
            </w:r>
            <w:r w:rsidR="00884679" w:rsidRPr="00884679">
              <w:rPr>
                <w:rFonts w:cs="Arial"/>
                <w:color w:val="000000"/>
                <w:sz w:val="14"/>
                <w:szCs w:val="14"/>
                <w:lang w:eastAsia="fr-CA"/>
              </w:rPr>
              <w:t>irecteur</w:t>
            </w:r>
          </w:p>
        </w:tc>
        <w:tc>
          <w:tcPr>
            <w:tcW w:w="579" w:type="dxa"/>
            <w:shd w:val="clear" w:color="auto" w:fill="auto"/>
          </w:tcPr>
          <w:p w:rsidR="007B07FC" w:rsidRDefault="007B07FC" w:rsidP="00F8582E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535" w:type="dxa"/>
            <w:gridSpan w:val="3"/>
            <w:tcBorders>
              <w:top w:val="single" w:sz="6" w:space="0" w:color="7F7F7F"/>
              <w:left w:val="nil"/>
            </w:tcBorders>
            <w:shd w:val="clear" w:color="auto" w:fill="auto"/>
          </w:tcPr>
          <w:p w:rsidR="007B07FC" w:rsidRPr="009429F8" w:rsidRDefault="00FD6582" w:rsidP="00F8582E">
            <w:pPr>
              <w:pStyle w:val="Sous-titres"/>
              <w:keepNext/>
              <w:tabs>
                <w:tab w:val="left" w:pos="366"/>
              </w:tabs>
              <w:ind w:left="58"/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FD6582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58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7B07FC" w:rsidRDefault="007B07FC" w:rsidP="00C221E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7B07FC" w:rsidRPr="001F088A" w:rsidTr="00721A53">
        <w:trPr>
          <w:cantSplit/>
          <w:trHeight w:val="864"/>
          <w:jc w:val="center"/>
        </w:trPr>
        <w:tc>
          <w:tcPr>
            <w:tcW w:w="1539" w:type="dxa"/>
            <w:gridSpan w:val="2"/>
            <w:tcBorders>
              <w:left w:val="single" w:sz="6" w:space="0" w:color="7F7F7F"/>
            </w:tcBorders>
            <w:shd w:val="clear" w:color="auto" w:fill="auto"/>
            <w:vAlign w:val="bottom"/>
          </w:tcPr>
          <w:p w:rsidR="007B07FC" w:rsidRPr="00C97E5D" w:rsidRDefault="007B07FC" w:rsidP="00721A53">
            <w:pPr>
              <w:pStyle w:val="Sous-titres"/>
              <w:keepNext/>
              <w:tabs>
                <w:tab w:val="left" w:pos="366"/>
              </w:tabs>
              <w:spacing w:after="20" w:line="240" w:lineRule="auto"/>
              <w:ind w:left="115"/>
              <w:jc w:val="right"/>
              <w:rPr>
                <w:rFonts w:cs="Arial"/>
                <w:b/>
                <w:bCs/>
                <w:sz w:val="18"/>
              </w:rPr>
            </w:pPr>
            <w:r w:rsidRPr="00C97E5D">
              <w:rPr>
                <w:rFonts w:cs="Arial"/>
                <w:b/>
                <w:szCs w:val="18"/>
              </w:rPr>
              <w:t>Approuvé par :</w:t>
            </w:r>
          </w:p>
        </w:tc>
        <w:tc>
          <w:tcPr>
            <w:tcW w:w="9261" w:type="dxa"/>
            <w:gridSpan w:val="9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7B07FC" w:rsidRPr="00F000E0" w:rsidRDefault="007B07FC" w:rsidP="00C221E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EF2946" w:rsidRPr="001F088A" w:rsidTr="00721A53">
        <w:trPr>
          <w:cantSplit/>
          <w:trHeight w:hRule="exact" w:val="864"/>
          <w:jc w:val="center"/>
        </w:trPr>
        <w:tc>
          <w:tcPr>
            <w:tcW w:w="387" w:type="dxa"/>
            <w:tcBorders>
              <w:left w:val="single" w:sz="6" w:space="0" w:color="7F7F7F"/>
            </w:tcBorders>
            <w:vAlign w:val="bottom"/>
          </w:tcPr>
          <w:p w:rsidR="00EF2946" w:rsidRPr="00B17007" w:rsidRDefault="00EF2946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4617" w:type="dxa"/>
            <w:gridSpan w:val="3"/>
            <w:tcBorders>
              <w:bottom w:val="single" w:sz="6" w:space="0" w:color="7F7F7F"/>
            </w:tcBorders>
            <w:vAlign w:val="bottom"/>
          </w:tcPr>
          <w:p w:rsidR="00EF2946" w:rsidRPr="00B17007" w:rsidRDefault="00EF2946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94" w:type="dxa"/>
            <w:vAlign w:val="bottom"/>
          </w:tcPr>
          <w:p w:rsidR="00EF2946" w:rsidRPr="00B17007" w:rsidRDefault="00EF2946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4608" w:type="dxa"/>
            <w:gridSpan w:val="4"/>
            <w:tcBorders>
              <w:bottom w:val="single" w:sz="6" w:space="0" w:color="7F7F7F"/>
            </w:tcBorders>
            <w:vAlign w:val="bottom"/>
          </w:tcPr>
          <w:p w:rsidR="00EF2946" w:rsidRPr="00EF2946" w:rsidRDefault="00EF2946" w:rsidP="0068295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4" w:type="dxa"/>
            <w:gridSpan w:val="2"/>
            <w:tcBorders>
              <w:right w:val="single" w:sz="6" w:space="0" w:color="7F7F7F"/>
            </w:tcBorders>
            <w:vAlign w:val="bottom"/>
          </w:tcPr>
          <w:p w:rsidR="00EF2946" w:rsidRPr="001F088A" w:rsidRDefault="00EF2946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5E6209" w:rsidRPr="005E6209" w:rsidTr="00FF5043">
        <w:trPr>
          <w:cantSplit/>
          <w:trHeight w:hRule="exact" w:val="537"/>
          <w:jc w:val="center"/>
        </w:trPr>
        <w:tc>
          <w:tcPr>
            <w:tcW w:w="387" w:type="dxa"/>
            <w:tcBorders>
              <w:left w:val="single" w:sz="6" w:space="0" w:color="7F7F7F"/>
            </w:tcBorders>
            <w:vAlign w:val="bottom"/>
          </w:tcPr>
          <w:p w:rsidR="005E6209" w:rsidRPr="005E6209" w:rsidRDefault="005E6209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617" w:type="dxa"/>
            <w:gridSpan w:val="3"/>
            <w:tcBorders>
              <w:top w:val="single" w:sz="6" w:space="0" w:color="7F7F7F"/>
            </w:tcBorders>
          </w:tcPr>
          <w:p w:rsidR="005E6209" w:rsidRPr="005E6209" w:rsidRDefault="004B177D" w:rsidP="00C97E5D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bCs/>
                <w:sz w:val="14"/>
                <w:szCs w:val="14"/>
              </w:rPr>
              <w:t>D</w:t>
            </w:r>
            <w:r w:rsidR="005E6209" w:rsidRPr="005E6209">
              <w:rPr>
                <w:rFonts w:cs="Arial"/>
                <w:bCs/>
                <w:sz w:val="14"/>
                <w:szCs w:val="14"/>
              </w:rPr>
              <w:t xml:space="preserve">irecteur </w:t>
            </w:r>
            <w:r w:rsidR="00724F4E">
              <w:rPr>
                <w:rFonts w:cs="Arial"/>
                <w:bCs/>
                <w:sz w:val="14"/>
                <w:szCs w:val="14"/>
              </w:rPr>
              <w:t xml:space="preserve">général </w:t>
            </w:r>
            <w:r w:rsidR="005E6209" w:rsidRPr="005E6209">
              <w:rPr>
                <w:rFonts w:cs="Arial"/>
                <w:bCs/>
                <w:sz w:val="14"/>
                <w:szCs w:val="14"/>
              </w:rPr>
              <w:t>territorial</w:t>
            </w:r>
          </w:p>
        </w:tc>
        <w:tc>
          <w:tcPr>
            <w:tcW w:w="594" w:type="dxa"/>
          </w:tcPr>
          <w:p w:rsidR="005E6209" w:rsidRPr="005E6209" w:rsidRDefault="005E6209" w:rsidP="00C97E5D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608" w:type="dxa"/>
            <w:gridSpan w:val="4"/>
            <w:tcBorders>
              <w:top w:val="single" w:sz="6" w:space="0" w:color="7F7F7F"/>
            </w:tcBorders>
          </w:tcPr>
          <w:p w:rsidR="005E6209" w:rsidRPr="005E6209" w:rsidRDefault="00FF5043" w:rsidP="00C97E5D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4"/>
                <w:szCs w:val="14"/>
              </w:rPr>
            </w:pPr>
            <w:r w:rsidRPr="00FF5043">
              <w:rPr>
                <w:sz w:val="14"/>
              </w:rPr>
              <w:t>Directeur général des grands projets</w:t>
            </w:r>
            <w:r>
              <w:br/>
            </w:r>
            <w:r>
              <w:rPr>
                <w:rFonts w:cs="Arial"/>
                <w:sz w:val="14"/>
                <w:szCs w:val="22"/>
              </w:rPr>
              <w:fldChar w:fldCharType="begin">
                <w:ffData>
                  <w:name w:val="Menu1"/>
                  <w:enabled/>
                  <w:calcOnExit/>
                  <w:ddList>
                    <w:listEntry w:val="Sélectionnez votre direction"/>
                    <w:listEntry w:val="de Québec et de l'Est"/>
                    <w:listEntry w:val="de Montréal et de l'Ouest"/>
                  </w:ddList>
                </w:ffData>
              </w:fldChar>
            </w:r>
            <w:r>
              <w:rPr>
                <w:rFonts w:cs="Arial"/>
                <w:sz w:val="14"/>
                <w:szCs w:val="22"/>
              </w:rPr>
              <w:instrText xml:space="preserve"> FORMDROPDOWN </w:instrText>
            </w:r>
            <w:r w:rsidR="00B800EB">
              <w:rPr>
                <w:rFonts w:cs="Arial"/>
                <w:sz w:val="14"/>
                <w:szCs w:val="22"/>
              </w:rPr>
            </w:r>
            <w:r w:rsidR="00B800EB">
              <w:rPr>
                <w:rFonts w:cs="Arial"/>
                <w:sz w:val="14"/>
                <w:szCs w:val="22"/>
              </w:rPr>
              <w:fldChar w:fldCharType="separate"/>
            </w:r>
            <w:r>
              <w:rPr>
                <w:rFonts w:cs="Arial"/>
                <w:sz w:val="14"/>
                <w:szCs w:val="22"/>
              </w:rPr>
              <w:fldChar w:fldCharType="end"/>
            </w:r>
          </w:p>
        </w:tc>
        <w:tc>
          <w:tcPr>
            <w:tcW w:w="594" w:type="dxa"/>
            <w:gridSpan w:val="2"/>
            <w:tcBorders>
              <w:right w:val="single" w:sz="6" w:space="0" w:color="7F7F7F"/>
            </w:tcBorders>
            <w:vAlign w:val="bottom"/>
          </w:tcPr>
          <w:p w:rsidR="005E6209" w:rsidRPr="005E6209" w:rsidRDefault="005E6209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  <w:tr w:rsidR="005E6209" w:rsidRPr="005E6209" w:rsidTr="00FF5043">
        <w:trPr>
          <w:cantSplit/>
          <w:trHeight w:hRule="exact" w:val="864"/>
          <w:jc w:val="center"/>
        </w:trPr>
        <w:tc>
          <w:tcPr>
            <w:tcW w:w="387" w:type="dxa"/>
            <w:tcBorders>
              <w:left w:val="single" w:sz="6" w:space="0" w:color="7F7F7F"/>
            </w:tcBorders>
            <w:vAlign w:val="bottom"/>
          </w:tcPr>
          <w:p w:rsidR="005E6209" w:rsidRPr="005E6209" w:rsidRDefault="005E6209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617" w:type="dxa"/>
            <w:gridSpan w:val="3"/>
            <w:tcBorders>
              <w:bottom w:val="single" w:sz="6" w:space="0" w:color="7F7F7F"/>
            </w:tcBorders>
            <w:vAlign w:val="bottom"/>
          </w:tcPr>
          <w:p w:rsidR="005E6209" w:rsidRPr="005E6209" w:rsidRDefault="005E6209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20"/>
              </w:rPr>
            </w:pPr>
            <w:r w:rsidRPr="005E6209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5E6209">
              <w:rPr>
                <w:rFonts w:cs="Arial"/>
                <w:bCs/>
                <w:sz w:val="20"/>
              </w:rPr>
              <w:instrText xml:space="preserve"> FORMTEXT </w:instrText>
            </w:r>
            <w:r w:rsidRPr="005E6209">
              <w:rPr>
                <w:rFonts w:cs="Arial"/>
                <w:bCs/>
                <w:sz w:val="20"/>
              </w:rPr>
            </w:r>
            <w:r w:rsidRPr="005E6209">
              <w:rPr>
                <w:rFonts w:cs="Arial"/>
                <w:bCs/>
                <w:sz w:val="20"/>
              </w:rPr>
              <w:fldChar w:fldCharType="separate"/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94" w:type="dxa"/>
            <w:vAlign w:val="bottom"/>
          </w:tcPr>
          <w:p w:rsidR="005E6209" w:rsidRPr="005E6209" w:rsidRDefault="005E6209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608" w:type="dxa"/>
            <w:gridSpan w:val="4"/>
            <w:tcBorders>
              <w:bottom w:val="single" w:sz="6" w:space="0" w:color="7F7F7F"/>
            </w:tcBorders>
            <w:vAlign w:val="bottom"/>
          </w:tcPr>
          <w:p w:rsidR="005E6209" w:rsidRPr="005E6209" w:rsidRDefault="005E6209" w:rsidP="0068295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5E6209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5E6209">
              <w:rPr>
                <w:rFonts w:cs="Arial"/>
                <w:bCs/>
                <w:sz w:val="20"/>
              </w:rPr>
              <w:instrText xml:space="preserve"> FORMTEXT </w:instrText>
            </w:r>
            <w:r w:rsidRPr="005E6209">
              <w:rPr>
                <w:rFonts w:cs="Arial"/>
                <w:bCs/>
                <w:sz w:val="20"/>
              </w:rPr>
            </w:r>
            <w:r w:rsidRPr="005E6209">
              <w:rPr>
                <w:rFonts w:cs="Arial"/>
                <w:bCs/>
                <w:sz w:val="20"/>
              </w:rPr>
              <w:fldChar w:fldCharType="separate"/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94" w:type="dxa"/>
            <w:gridSpan w:val="2"/>
            <w:tcBorders>
              <w:right w:val="single" w:sz="6" w:space="0" w:color="7F7F7F"/>
            </w:tcBorders>
            <w:vAlign w:val="bottom"/>
          </w:tcPr>
          <w:p w:rsidR="005E6209" w:rsidRPr="005E6209" w:rsidRDefault="005E6209" w:rsidP="0068295F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20"/>
              </w:rPr>
            </w:pPr>
          </w:p>
        </w:tc>
      </w:tr>
      <w:tr w:rsidR="005E6209" w:rsidRPr="005E6209" w:rsidTr="00721A53">
        <w:trPr>
          <w:cantSplit/>
          <w:trHeight w:val="576"/>
          <w:jc w:val="center"/>
        </w:trPr>
        <w:tc>
          <w:tcPr>
            <w:tcW w:w="387" w:type="dxa"/>
            <w:tcBorders>
              <w:left w:val="single" w:sz="6" w:space="0" w:color="7F7F7F"/>
              <w:bottom w:val="single" w:sz="6" w:space="0" w:color="7F7F7F"/>
            </w:tcBorders>
            <w:vAlign w:val="center"/>
          </w:tcPr>
          <w:p w:rsidR="005E6209" w:rsidRPr="005E6209" w:rsidRDefault="005E6209" w:rsidP="00F861E2">
            <w:pPr>
              <w:pStyle w:val="Sous-titres"/>
              <w:keepNext/>
              <w:tabs>
                <w:tab w:val="left" w:pos="366"/>
              </w:tabs>
              <w:spacing w:line="180" w:lineRule="exact"/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617" w:type="dxa"/>
            <w:gridSpan w:val="3"/>
            <w:tcBorders>
              <w:top w:val="single" w:sz="6" w:space="0" w:color="7F7F7F"/>
              <w:bottom w:val="single" w:sz="6" w:space="0" w:color="7F7F7F"/>
            </w:tcBorders>
          </w:tcPr>
          <w:p w:rsidR="005E6209" w:rsidRPr="005E6209" w:rsidRDefault="00FD6582" w:rsidP="00C97E5D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FD6582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594" w:type="dxa"/>
            <w:tcBorders>
              <w:bottom w:val="single" w:sz="6" w:space="0" w:color="7F7F7F"/>
            </w:tcBorders>
          </w:tcPr>
          <w:p w:rsidR="005E6209" w:rsidRPr="005E6209" w:rsidRDefault="005E6209" w:rsidP="00C97E5D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608" w:type="dxa"/>
            <w:gridSpan w:val="4"/>
            <w:tcBorders>
              <w:top w:val="single" w:sz="6" w:space="0" w:color="7F7F7F"/>
              <w:bottom w:val="single" w:sz="6" w:space="0" w:color="7F7F7F"/>
            </w:tcBorders>
          </w:tcPr>
          <w:p w:rsidR="005E6209" w:rsidRPr="005E6209" w:rsidRDefault="00FD6582" w:rsidP="00C97E5D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FD6582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594" w:type="dxa"/>
            <w:gridSpan w:val="2"/>
            <w:tcBorders>
              <w:bottom w:val="single" w:sz="6" w:space="0" w:color="7F7F7F"/>
              <w:right w:val="single" w:sz="6" w:space="0" w:color="7F7F7F"/>
            </w:tcBorders>
            <w:vAlign w:val="center"/>
          </w:tcPr>
          <w:p w:rsidR="005E6209" w:rsidRPr="005E6209" w:rsidRDefault="005E6209" w:rsidP="00F861E2">
            <w:pPr>
              <w:pStyle w:val="Sous-titres"/>
              <w:keepNext/>
              <w:tabs>
                <w:tab w:val="left" w:pos="366"/>
              </w:tabs>
              <w:spacing w:line="180" w:lineRule="exact"/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</w:tbl>
    <w:p w:rsidR="00E13497" w:rsidRDefault="00E13497" w:rsidP="00815FB7">
      <w:pPr>
        <w:jc w:val="both"/>
        <w:rPr>
          <w:rFonts w:ascii="Arial" w:hAnsi="Arial" w:cs="Arial"/>
          <w:sz w:val="16"/>
        </w:rPr>
      </w:pPr>
    </w:p>
    <w:p w:rsidR="00524D68" w:rsidRDefault="00524D68" w:rsidP="00815FB7">
      <w:pPr>
        <w:jc w:val="both"/>
        <w:rPr>
          <w:rFonts w:ascii="Arial" w:hAnsi="Arial" w:cs="Arial"/>
          <w:sz w:val="16"/>
        </w:rPr>
      </w:pPr>
    </w:p>
    <w:p w:rsidR="009E77BD" w:rsidRDefault="009E77BD" w:rsidP="00815FB7">
      <w:pPr>
        <w:jc w:val="both"/>
        <w:rPr>
          <w:rFonts w:ascii="Arial" w:hAnsi="Arial" w:cs="Arial"/>
          <w:sz w:val="16"/>
        </w:rPr>
      </w:pPr>
    </w:p>
    <w:p w:rsidR="009E77BD" w:rsidRDefault="009E77BD" w:rsidP="00815FB7">
      <w:pPr>
        <w:jc w:val="both"/>
        <w:rPr>
          <w:rFonts w:ascii="Arial" w:hAnsi="Arial" w:cs="Arial"/>
          <w:sz w:val="16"/>
        </w:rPr>
        <w:sectPr w:rsidR="009E77BD" w:rsidSect="00120E84">
          <w:headerReference w:type="even" r:id="rId18"/>
          <w:headerReference w:type="default" r:id="rId19"/>
          <w:headerReference w:type="first" r:id="rId20"/>
          <w:footerReference w:type="first" r:id="rId21"/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5"/>
        <w:gridCol w:w="553"/>
        <w:gridCol w:w="608"/>
        <w:gridCol w:w="942"/>
        <w:gridCol w:w="885"/>
        <w:gridCol w:w="1584"/>
        <w:gridCol w:w="1129"/>
        <w:gridCol w:w="1895"/>
        <w:gridCol w:w="1719"/>
      </w:tblGrid>
      <w:tr w:rsidR="00524D68" w:rsidTr="00024026">
        <w:trPr>
          <w:trHeight w:val="387"/>
          <w:jc w:val="center"/>
        </w:trPr>
        <w:tc>
          <w:tcPr>
            <w:tcW w:w="10800" w:type="dxa"/>
            <w:gridSpan w:val="9"/>
            <w:tcBorders>
              <w:bottom w:val="nil"/>
            </w:tcBorders>
          </w:tcPr>
          <w:p w:rsidR="00524D68" w:rsidRPr="00EF2946" w:rsidRDefault="00524D68" w:rsidP="00024026">
            <w:pPr>
              <w:pStyle w:val="Titres"/>
              <w:tabs>
                <w:tab w:val="clear" w:pos="8504"/>
              </w:tabs>
              <w:spacing w:before="120" w:line="240" w:lineRule="auto"/>
              <w:ind w:left="120" w:right="0"/>
              <w:jc w:val="left"/>
              <w:rPr>
                <w:rFonts w:ascii="Arial Narrow" w:hAnsi="Arial Narrow" w:cs="Arial"/>
                <w:bCs/>
                <w:sz w:val="28"/>
              </w:rPr>
            </w:pPr>
          </w:p>
        </w:tc>
      </w:tr>
      <w:tr w:rsidR="00524D68" w:rsidTr="00024026">
        <w:trPr>
          <w:trHeight w:hRule="exact" w:val="475"/>
          <w:jc w:val="center"/>
        </w:trPr>
        <w:tc>
          <w:tcPr>
            <w:tcW w:w="2646" w:type="dxa"/>
            <w:gridSpan w:val="3"/>
            <w:tcBorders>
              <w:bottom w:val="nil"/>
            </w:tcBorders>
          </w:tcPr>
          <w:p w:rsidR="00524D68" w:rsidRDefault="00524D68" w:rsidP="00024026">
            <w:pPr>
              <w:pStyle w:val="Variables"/>
              <w:spacing w:line="240" w:lineRule="auto"/>
              <w:ind w:left="0" w:right="14"/>
              <w:rPr>
                <w:sz w:val="16"/>
              </w:rPr>
            </w:pPr>
          </w:p>
        </w:tc>
        <w:tc>
          <w:tcPr>
            <w:tcW w:w="8154" w:type="dxa"/>
            <w:gridSpan w:val="6"/>
            <w:tcBorders>
              <w:bottom w:val="nil"/>
            </w:tcBorders>
            <w:shd w:val="clear" w:color="auto" w:fill="000000"/>
          </w:tcPr>
          <w:p w:rsidR="00524D68" w:rsidRPr="00527584" w:rsidRDefault="00524D68" w:rsidP="00024026">
            <w:pPr>
              <w:pStyle w:val="Titres"/>
              <w:tabs>
                <w:tab w:val="clear" w:pos="8504"/>
              </w:tabs>
              <w:spacing w:before="80" w:line="240" w:lineRule="auto"/>
              <w:ind w:left="115" w:right="0"/>
              <w:jc w:val="left"/>
              <w:rPr>
                <w:rFonts w:ascii="Chaloult_Cond_Demi_Gras" w:hAnsi="Chaloult_Cond_Demi_Gras"/>
                <w:bCs/>
                <w:sz w:val="28"/>
              </w:rPr>
            </w:pPr>
            <w:r w:rsidRPr="005A1271">
              <w:rPr>
                <w:rFonts w:ascii="Chaloult_Cond_Demi_Gras" w:hAnsi="Chaloult_Cond_Demi_Gras" w:cs="Arial"/>
                <w:b w:val="0"/>
                <w:bCs/>
                <w:color w:val="FFFFFF"/>
                <w:sz w:val="28"/>
              </w:rPr>
              <w:t>Grands Projets</w:t>
            </w:r>
            <w:r w:rsidRPr="00527584">
              <w:rPr>
                <w:rFonts w:ascii="Chaloult_Cond_Demi_Gras" w:hAnsi="Chaloult_Cond_Demi_Gras" w:cs="Arial"/>
                <w:b w:val="0"/>
                <w:bCs/>
                <w:sz w:val="28"/>
              </w:rPr>
              <w:t xml:space="preserve"> </w:t>
            </w:r>
            <w:r w:rsidRPr="00527584">
              <w:rPr>
                <w:rFonts w:ascii="Chaloult_Cond" w:hAnsi="Chaloult_Cond" w:cs="Arial"/>
                <w:bCs/>
                <w:sz w:val="28"/>
              </w:rPr>
              <w:t xml:space="preserve">­ </w:t>
            </w:r>
            <w:r w:rsidRPr="00527584">
              <w:rPr>
                <w:rFonts w:ascii="Chaloult_Cond" w:hAnsi="Chaloult_Cond" w:cs="Arial"/>
                <w:b w:val="0"/>
                <w:bCs/>
                <w:sz w:val="28"/>
              </w:rPr>
              <w:t>Charte de projet</w:t>
            </w:r>
            <w:r>
              <w:rPr>
                <w:rFonts w:ascii="Chaloult_Cond" w:hAnsi="Chaloult_Cond" w:cs="Arial"/>
                <w:b w:val="0"/>
                <w:bCs/>
                <w:sz w:val="28"/>
              </w:rPr>
              <w:t xml:space="preserve"> – Section 2</w:t>
            </w:r>
          </w:p>
        </w:tc>
      </w:tr>
      <w:tr w:rsidR="00524D68" w:rsidTr="00024026">
        <w:trPr>
          <w:trHeight w:val="315"/>
          <w:jc w:val="center"/>
        </w:trPr>
        <w:tc>
          <w:tcPr>
            <w:tcW w:w="10800" w:type="dxa"/>
            <w:gridSpan w:val="9"/>
            <w:tcBorders>
              <w:bottom w:val="single" w:sz="4" w:space="0" w:color="7F7F7F"/>
            </w:tcBorders>
            <w:vAlign w:val="center"/>
          </w:tcPr>
          <w:p w:rsidR="00524D68" w:rsidRDefault="00524D68" w:rsidP="00024026">
            <w:pPr>
              <w:pStyle w:val="Sous-titres"/>
              <w:tabs>
                <w:tab w:val="clear" w:pos="8504"/>
              </w:tabs>
              <w:ind w:left="0"/>
              <w:rPr>
                <w:rFonts w:cs="Arial"/>
                <w:b/>
                <w:bCs/>
                <w:caps/>
              </w:rPr>
            </w:pPr>
          </w:p>
        </w:tc>
      </w:tr>
      <w:tr w:rsidR="00524D68" w:rsidRPr="005A1271" w:rsidTr="00024026">
        <w:trPr>
          <w:trHeight w:hRule="exact" w:val="288"/>
          <w:jc w:val="center"/>
        </w:trPr>
        <w:tc>
          <w:tcPr>
            <w:tcW w:w="2038" w:type="dxa"/>
            <w:gridSpan w:val="2"/>
            <w:tcBorders>
              <w:top w:val="single" w:sz="4" w:space="0" w:color="7F7F7F"/>
              <w:left w:val="single" w:sz="6" w:space="0" w:color="7F7F7F"/>
              <w:right w:val="single" w:sz="4" w:space="0" w:color="FFFFF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Numéro de projet</w:t>
            </w:r>
          </w:p>
        </w:tc>
        <w:tc>
          <w:tcPr>
            <w:tcW w:w="5148" w:type="dxa"/>
            <w:gridSpan w:val="5"/>
            <w:tcBorders>
              <w:top w:val="single" w:sz="4" w:space="0" w:color="7F7F7F"/>
              <w:left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Nom du projet</w:t>
            </w:r>
          </w:p>
        </w:tc>
        <w:tc>
          <w:tcPr>
            <w:tcW w:w="3614" w:type="dxa"/>
            <w:gridSpan w:val="2"/>
            <w:tcBorders>
              <w:top w:val="single" w:sz="4" w:space="0" w:color="7F7F7F"/>
              <w:left w:val="single" w:sz="4" w:space="0" w:color="FFFFF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Direction(s)</w:t>
            </w:r>
          </w:p>
        </w:tc>
      </w:tr>
      <w:tr w:rsidR="00524D68" w:rsidRPr="00EF2946" w:rsidTr="00024026">
        <w:trPr>
          <w:trHeight w:val="360"/>
          <w:jc w:val="center"/>
        </w:trPr>
        <w:tc>
          <w:tcPr>
            <w:tcW w:w="2038" w:type="dxa"/>
            <w:gridSpan w:val="2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:rsidR="00524D68" w:rsidRPr="00EF2946" w:rsidRDefault="00524D68" w:rsidP="00024026">
            <w:pPr>
              <w:pStyle w:val="reportNumPro"/>
              <w:spacing w:line="240" w:lineRule="auto"/>
              <w:ind w:left="115" w:righ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NumP"/>
                  <w:enabled/>
                  <w:calcOnExit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148" w:type="dxa"/>
            <w:gridSpan w:val="5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24D68" w:rsidRPr="00EF2946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614" w:type="dxa"/>
            <w:gridSpan w:val="2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524D68" w:rsidRPr="00EF2946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524D68" w:rsidRPr="005A1271" w:rsidTr="00024026">
        <w:trPr>
          <w:trHeight w:hRule="exact" w:val="288"/>
          <w:jc w:val="center"/>
        </w:trPr>
        <w:tc>
          <w:tcPr>
            <w:tcW w:w="3588" w:type="dxa"/>
            <w:gridSpan w:val="4"/>
            <w:tcBorders>
              <w:top w:val="single" w:sz="4" w:space="0" w:color="7F7F7F"/>
              <w:left w:val="single" w:sz="6" w:space="0" w:color="7F7F7F"/>
              <w:right w:val="single" w:sz="4" w:space="0" w:color="FFFFF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color w:val="FFFFFF"/>
                <w:sz w:val="18"/>
                <w:szCs w:val="18"/>
              </w:rPr>
              <w:t>Localisation</w:t>
            </w:r>
          </w:p>
        </w:tc>
        <w:tc>
          <w:tcPr>
            <w:tcW w:w="3598" w:type="dxa"/>
            <w:gridSpan w:val="3"/>
            <w:tcBorders>
              <w:left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Municipalité(s)</w:t>
            </w:r>
          </w:p>
        </w:tc>
        <w:tc>
          <w:tcPr>
            <w:tcW w:w="189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color w:val="FFFFFF"/>
                <w:sz w:val="18"/>
                <w:szCs w:val="18"/>
              </w:rPr>
              <w:t>MRC(s)</w:t>
            </w:r>
          </w:p>
        </w:tc>
        <w:tc>
          <w:tcPr>
            <w:tcW w:w="1719" w:type="dxa"/>
            <w:tcBorders>
              <w:top w:val="single" w:sz="6" w:space="0" w:color="7F7F7F"/>
              <w:left w:val="single" w:sz="4" w:space="0" w:color="FFFFF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color w:val="FFFFFF"/>
                <w:sz w:val="18"/>
                <w:szCs w:val="18"/>
              </w:rPr>
              <w:t>CEP(s)</w:t>
            </w:r>
          </w:p>
        </w:tc>
      </w:tr>
      <w:tr w:rsidR="00524D68" w:rsidRPr="00EF2946" w:rsidTr="00024026">
        <w:trPr>
          <w:trHeight w:val="360"/>
          <w:jc w:val="center"/>
        </w:trPr>
        <w:tc>
          <w:tcPr>
            <w:tcW w:w="3588" w:type="dxa"/>
            <w:gridSpan w:val="4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24D68" w:rsidRPr="00EF2946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598" w:type="dxa"/>
            <w:gridSpan w:val="3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24D68" w:rsidRPr="00EF2946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895" w:type="dxa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524D68" w:rsidRPr="00EF2946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719" w:type="dxa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524D68" w:rsidRPr="00EF2946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524D68" w:rsidRPr="005A1271" w:rsidTr="00024026">
        <w:trPr>
          <w:trHeight w:hRule="exact" w:val="360"/>
          <w:jc w:val="center"/>
        </w:trPr>
        <w:tc>
          <w:tcPr>
            <w:tcW w:w="1485" w:type="dxa"/>
            <w:tcBorders>
              <w:top w:val="single" w:sz="4" w:space="0" w:color="7F7F7F"/>
              <w:left w:val="single" w:sz="6" w:space="0" w:color="7F7F7F"/>
              <w:right w:val="single" w:sz="4" w:space="0" w:color="FFFFFF"/>
            </w:tcBorders>
            <w:shd w:val="clear" w:color="auto" w:fill="000000"/>
            <w:vAlign w:val="center"/>
          </w:tcPr>
          <w:p w:rsidR="00524D68" w:rsidRPr="00E008E9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color w:val="FFFFFF"/>
                <w:spacing w:val="-2"/>
                <w:sz w:val="18"/>
                <w:szCs w:val="18"/>
              </w:rPr>
            </w:pPr>
            <w:r w:rsidRPr="00E008E9">
              <w:rPr>
                <w:color w:val="FFFFFF"/>
                <w:spacing w:val="-2"/>
                <w:sz w:val="18"/>
                <w:szCs w:val="18"/>
              </w:rPr>
              <w:t>Gérant de projet</w:t>
            </w:r>
          </w:p>
        </w:tc>
        <w:tc>
          <w:tcPr>
            <w:tcW w:w="2988" w:type="dxa"/>
            <w:gridSpan w:val="4"/>
            <w:tcBorders>
              <w:top w:val="single" w:sz="4" w:space="0" w:color="7F7F7F"/>
              <w:left w:val="single" w:sz="6" w:space="0" w:color="7F7F7F"/>
              <w:right w:val="single" w:sz="4" w:space="0" w:color="FFFFF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01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Version de la charte</w:t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 xml:space="preserve"> – Section 1</w:t>
            </w:r>
          </w:p>
        </w:tc>
        <w:tc>
          <w:tcPr>
            <w:tcW w:w="1584" w:type="dxa"/>
            <w:tcBorders>
              <w:top w:val="single" w:sz="4" w:space="0" w:color="7F7F7F"/>
              <w:left w:val="single" w:sz="6" w:space="0" w:color="7F7F7F"/>
              <w:right w:val="single" w:sz="4" w:space="0" w:color="FFFFF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01"/>
              <w:rPr>
                <w:rFonts w:cs="Arial"/>
                <w:bCs/>
                <w:color w:val="FFFFFF"/>
                <w:spacing w:val="-2"/>
                <w:sz w:val="14"/>
                <w:szCs w:val="14"/>
              </w:rPr>
            </w:pPr>
            <w:r w:rsidRPr="005A1271">
              <w:rPr>
                <w:rFonts w:cs="Arial"/>
                <w:bCs/>
                <w:color w:val="FFFFFF"/>
                <w:spacing w:val="-2"/>
                <w:sz w:val="18"/>
                <w:szCs w:val="18"/>
              </w:rPr>
              <w:t>Date</w:t>
            </w:r>
            <w:r w:rsidRPr="005A1271">
              <w:rPr>
                <w:rFonts w:cs="Arial"/>
                <w:bCs/>
                <w:color w:val="FFFFFF"/>
                <w:spacing w:val="-2"/>
                <w:sz w:val="14"/>
                <w:szCs w:val="14"/>
              </w:rPr>
              <w:t xml:space="preserve"> </w:t>
            </w:r>
            <w:r w:rsidRPr="00C35B3E">
              <w:rPr>
                <w:rFonts w:cs="Arial"/>
                <w:bCs/>
                <w:spacing w:val="-2"/>
                <w:sz w:val="12"/>
                <w:szCs w:val="14"/>
              </w:rPr>
              <w:t>(Année-Mois-Jour)</w:t>
            </w:r>
          </w:p>
        </w:tc>
        <w:tc>
          <w:tcPr>
            <w:tcW w:w="3024" w:type="dxa"/>
            <w:gridSpan w:val="2"/>
            <w:tcBorders>
              <w:top w:val="single" w:sz="4" w:space="0" w:color="7F7F7F"/>
              <w:left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01"/>
              <w:rPr>
                <w:rFonts w:cs="Arial"/>
                <w:bCs/>
                <w:color w:val="FFFFFF"/>
                <w:sz w:val="18"/>
                <w:szCs w:val="18"/>
              </w:rPr>
            </w:pPr>
            <w:r w:rsidRPr="005A1271">
              <w:rPr>
                <w:rFonts w:cs="Arial"/>
                <w:bCs/>
                <w:color w:val="FFFFFF"/>
                <w:sz w:val="18"/>
                <w:szCs w:val="18"/>
              </w:rPr>
              <w:t>Version de la charte</w:t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 xml:space="preserve"> – Section 2</w:t>
            </w:r>
          </w:p>
        </w:tc>
        <w:tc>
          <w:tcPr>
            <w:tcW w:w="1719" w:type="dxa"/>
            <w:tcBorders>
              <w:top w:val="single" w:sz="6" w:space="0" w:color="7F7F7F"/>
              <w:left w:val="single" w:sz="4" w:space="0" w:color="FFFFF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5A1271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01"/>
              <w:rPr>
                <w:rFonts w:cs="Arial"/>
                <w:bCs/>
                <w:color w:val="FFFFFF"/>
                <w:spacing w:val="-2"/>
                <w:sz w:val="14"/>
                <w:szCs w:val="14"/>
              </w:rPr>
            </w:pPr>
            <w:r w:rsidRPr="005A1271">
              <w:rPr>
                <w:rFonts w:cs="Arial"/>
                <w:bCs/>
                <w:color w:val="FFFFFF"/>
                <w:spacing w:val="-2"/>
                <w:sz w:val="18"/>
                <w:szCs w:val="18"/>
              </w:rPr>
              <w:t>Date</w:t>
            </w:r>
            <w:r w:rsidRPr="005A1271">
              <w:rPr>
                <w:rFonts w:cs="Arial"/>
                <w:bCs/>
                <w:color w:val="FFFFFF"/>
                <w:spacing w:val="-2"/>
                <w:sz w:val="14"/>
                <w:szCs w:val="14"/>
              </w:rPr>
              <w:t xml:space="preserve"> </w:t>
            </w:r>
            <w:r w:rsidRPr="00C35B3E">
              <w:rPr>
                <w:rFonts w:cs="Arial"/>
                <w:bCs/>
                <w:spacing w:val="-2"/>
                <w:sz w:val="12"/>
                <w:szCs w:val="14"/>
              </w:rPr>
              <w:t>(Année-Mois-Jour)</w:t>
            </w:r>
          </w:p>
        </w:tc>
      </w:tr>
      <w:tr w:rsidR="00524D68" w:rsidRPr="00EF2946" w:rsidTr="00024026">
        <w:trPr>
          <w:trHeight w:val="360"/>
          <w:jc w:val="center"/>
        </w:trPr>
        <w:tc>
          <w:tcPr>
            <w:tcW w:w="1485" w:type="dxa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24D68" w:rsidRPr="00EF2946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2988" w:type="dxa"/>
            <w:gridSpan w:val="4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24D68" w:rsidRPr="00EF2946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01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584" w:type="dxa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24D68" w:rsidRPr="004A115B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01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3024" w:type="dxa"/>
            <w:gridSpan w:val="2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24D68" w:rsidRPr="00EF2946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01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1719" w:type="dxa"/>
            <w:tcBorders>
              <w:left w:val="single" w:sz="4" w:space="0" w:color="7F7F7F"/>
              <w:bottom w:val="single" w:sz="4" w:space="0" w:color="7F7F7F"/>
              <w:right w:val="single" w:sz="6" w:space="0" w:color="7F7F7F"/>
            </w:tcBorders>
            <w:vAlign w:val="center"/>
          </w:tcPr>
          <w:p w:rsidR="00524D68" w:rsidRPr="004A115B" w:rsidRDefault="00524D68" w:rsidP="00024026">
            <w:pPr>
              <w:pStyle w:val="Sous-titres"/>
              <w:tabs>
                <w:tab w:val="left" w:pos="366"/>
              </w:tabs>
              <w:spacing w:line="240" w:lineRule="auto"/>
              <w:ind w:left="101" w:right="115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bCs/>
                <w:sz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</w:rPr>
            </w:r>
            <w:r>
              <w:rPr>
                <w:rFonts w:cs="Arial"/>
                <w:bCs/>
                <w:sz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noProof/>
                <w:sz w:val="20"/>
              </w:rPr>
              <w:t> </w:t>
            </w:r>
            <w:r>
              <w:rPr>
                <w:rFonts w:cs="Arial"/>
                <w:bCs/>
                <w:sz w:val="20"/>
              </w:rPr>
              <w:fldChar w:fldCharType="end"/>
            </w:r>
          </w:p>
        </w:tc>
      </w:tr>
      <w:tr w:rsidR="00524D68" w:rsidTr="00024026">
        <w:trPr>
          <w:trHeight w:hRule="exact" w:val="288"/>
          <w:jc w:val="center"/>
        </w:trPr>
        <w:tc>
          <w:tcPr>
            <w:tcW w:w="10800" w:type="dxa"/>
            <w:gridSpan w:val="9"/>
            <w:vAlign w:val="center"/>
          </w:tcPr>
          <w:p w:rsidR="00524D68" w:rsidRDefault="00524D68" w:rsidP="00024026">
            <w:pPr>
              <w:pStyle w:val="Sous-titres"/>
              <w:tabs>
                <w:tab w:val="clear" w:pos="8504"/>
              </w:tabs>
              <w:rPr>
                <w:rFonts w:cs="Arial"/>
                <w:b/>
                <w:bCs/>
                <w:caps/>
              </w:rPr>
            </w:pPr>
          </w:p>
        </w:tc>
      </w:tr>
    </w:tbl>
    <w:p w:rsidR="00524D68" w:rsidRDefault="00524D68" w:rsidP="00524D68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524D68" w:rsidSect="00D12A68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pgSz w:w="12240" w:h="20160" w:code="5"/>
          <w:pgMar w:top="720" w:right="720" w:bottom="720" w:left="720" w:header="0" w:footer="144" w:gutter="0"/>
          <w:pgNumType w:start="1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524D68" w:rsidRPr="00B46167" w:rsidTr="00024026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4" w:space="0" w:color="FFFFF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C35B3E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 w:rsidRPr="00C35B3E">
              <w:rPr>
                <w:rFonts w:cs="Arial"/>
                <w:b/>
                <w:bCs/>
                <w:sz w:val="18"/>
              </w:rPr>
              <w:lastRenderedPageBreak/>
              <w:t>1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524D68" w:rsidRPr="00C35B3E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sz w:val="18"/>
                <w:lang w:eastAsia="fr-CA"/>
              </w:rPr>
            </w:pPr>
            <w:r w:rsidRPr="00C35B3E">
              <w:rPr>
                <w:rFonts w:cs="Arial"/>
                <w:b/>
                <w:sz w:val="18"/>
                <w:lang w:eastAsia="fr-CA"/>
              </w:rPr>
              <w:t>Solution recommandée</w:t>
            </w:r>
          </w:p>
          <w:p w:rsidR="00524D68" w:rsidRPr="00C35B3E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 w:rsidRPr="00C35B3E">
              <w:rPr>
                <w:rFonts w:cs="Arial"/>
                <w:szCs w:val="16"/>
                <w:lang w:eastAsia="fr-CA"/>
              </w:rPr>
              <w:t>Décrire la solution recommandée</w:t>
            </w:r>
            <w:r w:rsidRPr="00C35B3E">
              <w:rPr>
                <w:rFonts w:cs="Arial"/>
              </w:rPr>
              <w:t>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524D68" w:rsidRPr="00E13FCD" w:rsidRDefault="00524D68" w:rsidP="00024026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524D68" w:rsidRDefault="00524D68" w:rsidP="00524D6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524D68" w:rsidRPr="00EF2946" w:rsidTr="00024026">
        <w:trPr>
          <w:trHeight w:val="2080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4D68" w:rsidRPr="00EF2946" w:rsidRDefault="00524D68" w:rsidP="00024026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  <w:rPr>
                <w:rFonts w:cs="Arial"/>
              </w:rPr>
            </w:pPr>
          </w:p>
          <w:p w:rsidR="00524D68" w:rsidRPr="00EF2946" w:rsidRDefault="00524D68" w:rsidP="00024026">
            <w:pPr>
              <w:pStyle w:val="Sansinterligne"/>
              <w:keepNext/>
              <w:ind w:left="479" w:right="359"/>
              <w:rPr>
                <w:rFonts w:ascii="Arial" w:hAnsi="Arial" w:cs="Arial"/>
              </w:rPr>
            </w:pPr>
            <w:r w:rsidRPr="00EF29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2946">
              <w:rPr>
                <w:rFonts w:ascii="Arial" w:hAnsi="Arial" w:cs="Arial"/>
                <w:sz w:val="20"/>
                <w:szCs w:val="20"/>
              </w:rPr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D68" w:rsidRPr="00615009" w:rsidRDefault="00D51BA5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8"/>
        </w:rPr>
      </w:pPr>
      <w:r>
        <w:rPr>
          <w:noProof/>
          <w:lang w:eastAsia="ja-JP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-144780</wp:posOffset>
            </wp:positionH>
            <wp:positionV relativeFrom="page">
              <wp:posOffset>330835</wp:posOffset>
            </wp:positionV>
            <wp:extent cx="1837055" cy="864870"/>
            <wp:effectExtent l="0" t="0" r="0" b="0"/>
            <wp:wrapNone/>
            <wp:docPr id="4" name="Image 4" descr="MTMDET_Noir_Photosh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TMDET_Noir_Photosho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864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D68" w:rsidRPr="00615009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8"/>
        </w:rPr>
        <w:sectPr w:rsidR="00524D68" w:rsidRPr="00615009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524D68" w:rsidRPr="001F088A" w:rsidTr="00024026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1F088A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2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524D68" w:rsidRPr="00615009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</w:pPr>
            <w:r>
              <w:rPr>
                <w:rFonts w:cs="Arial"/>
                <w:b/>
                <w:bCs/>
                <w:sz w:val="18"/>
              </w:rPr>
              <w:t>Échéancier du projet</w:t>
            </w:r>
            <w:r w:rsidRPr="003E4F80">
              <w:t xml:space="preserve"> </w:t>
            </w:r>
          </w:p>
        </w:tc>
        <w:tc>
          <w:tcPr>
            <w:tcW w:w="2040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524D68" w:rsidRPr="00E13FCD" w:rsidRDefault="00524D68" w:rsidP="00024026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524D68" w:rsidRDefault="00524D68" w:rsidP="00524D68">
      <w:pPr>
        <w:pStyle w:val="Sous-titres"/>
        <w:keepNext/>
        <w:tabs>
          <w:tab w:val="clear" w:pos="8504"/>
        </w:tabs>
        <w:spacing w:before="40"/>
        <w:ind w:left="479" w:right="359"/>
        <w:rPr>
          <w:b/>
        </w:rPr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tblInd w:w="1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30"/>
        <w:gridCol w:w="1243"/>
        <w:gridCol w:w="1567"/>
        <w:gridCol w:w="90"/>
        <w:gridCol w:w="100"/>
        <w:gridCol w:w="495"/>
        <w:gridCol w:w="1206"/>
        <w:gridCol w:w="69"/>
        <w:gridCol w:w="1550"/>
        <w:gridCol w:w="90"/>
        <w:gridCol w:w="1087"/>
        <w:gridCol w:w="1269"/>
        <w:gridCol w:w="1604"/>
      </w:tblGrid>
      <w:tr w:rsidR="00076ACF" w:rsidRPr="000E7FFC" w:rsidTr="00706FCB">
        <w:trPr>
          <w:trHeight w:hRule="exact" w:val="288"/>
        </w:trPr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76ACF" w:rsidRPr="000E7FFC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E7FFC">
              <w:rPr>
                <w:rFonts w:cs="Arial"/>
                <w:b/>
                <w:bCs/>
                <w:sz w:val="18"/>
                <w:szCs w:val="18"/>
              </w:rPr>
              <w:lastRenderedPageBreak/>
              <w:t>Point de contrôle</w:t>
            </w:r>
          </w:p>
        </w:tc>
        <w:tc>
          <w:tcPr>
            <w:tcW w:w="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0E7FFC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76ACF" w:rsidRPr="000E7FFC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E7FFC">
              <w:rPr>
                <w:rFonts w:cs="Arial"/>
                <w:b/>
                <w:bCs/>
                <w:sz w:val="18"/>
                <w:szCs w:val="18"/>
              </w:rPr>
              <w:t>Comités de décision</w:t>
            </w:r>
          </w:p>
        </w:tc>
        <w:tc>
          <w:tcPr>
            <w:tcW w:w="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0E7FFC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76ACF" w:rsidRPr="000E7FFC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E7FFC">
              <w:rPr>
                <w:rFonts w:cs="Arial"/>
                <w:b/>
                <w:bCs/>
                <w:sz w:val="18"/>
                <w:szCs w:val="18"/>
              </w:rPr>
              <w:t>Livrables de la directive</w:t>
            </w:r>
          </w:p>
        </w:tc>
      </w:tr>
      <w:tr w:rsidR="00076ACF" w:rsidRPr="00F71AF5" w:rsidTr="00706FCB">
        <w:trPr>
          <w:trHeight w:hRule="exact" w:val="432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4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F71AF5">
              <w:rPr>
                <w:rFonts w:cs="Arial"/>
                <w:b/>
                <w:bCs/>
                <w:szCs w:val="16"/>
              </w:rPr>
              <w:t xml:space="preserve">Date de début </w:t>
            </w:r>
            <w:r w:rsidRPr="00F71AF5">
              <w:rPr>
                <w:rFonts w:cs="Arial"/>
                <w:b/>
                <w:bCs/>
                <w:szCs w:val="16"/>
              </w:rPr>
              <w:br/>
            </w:r>
            <w:r w:rsidRPr="00F71AF5">
              <w:rPr>
                <w:rFonts w:cs="Arial"/>
                <w:b/>
                <w:bCs/>
                <w:sz w:val="12"/>
                <w:szCs w:val="16"/>
              </w:rPr>
              <w:t>(Année-Mois-Jour)</w:t>
            </w:r>
          </w:p>
        </w:tc>
        <w:tc>
          <w:tcPr>
            <w:tcW w:w="156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2"/>
                <w:szCs w:val="16"/>
              </w:rPr>
            </w:pPr>
            <w:r w:rsidRPr="00F71AF5">
              <w:rPr>
                <w:rFonts w:cs="Arial"/>
                <w:b/>
                <w:bCs/>
                <w:szCs w:val="16"/>
              </w:rPr>
              <w:t xml:space="preserve">Date de Fin </w:t>
            </w:r>
            <w:r w:rsidRPr="00F71AF5">
              <w:rPr>
                <w:rFonts w:cs="Arial"/>
                <w:b/>
                <w:bCs/>
                <w:sz w:val="12"/>
                <w:szCs w:val="16"/>
              </w:rPr>
              <w:br/>
              <w:t>(Année-Mois-Jour)</w:t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F71AF5">
              <w:rPr>
                <w:rFonts w:cs="Arial"/>
                <w:b/>
                <w:bCs/>
                <w:szCs w:val="16"/>
              </w:rPr>
              <w:t xml:space="preserve">Date planifiée </w:t>
            </w:r>
            <w:r w:rsidRPr="00F71AF5">
              <w:rPr>
                <w:rFonts w:cs="Arial"/>
                <w:b/>
                <w:bCs/>
                <w:szCs w:val="16"/>
              </w:rPr>
              <w:br/>
            </w:r>
            <w:r w:rsidRPr="00933CF7">
              <w:rPr>
                <w:rFonts w:cs="Arial"/>
                <w:b/>
                <w:bCs/>
                <w:sz w:val="12"/>
                <w:szCs w:val="16"/>
              </w:rPr>
              <w:t>(Année-Mois-Jour)</w:t>
            </w:r>
          </w:p>
        </w:tc>
        <w:tc>
          <w:tcPr>
            <w:tcW w:w="155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F71AF5">
              <w:rPr>
                <w:rFonts w:cs="Arial"/>
                <w:b/>
                <w:bCs/>
                <w:szCs w:val="16"/>
              </w:rPr>
              <w:t xml:space="preserve">Date réalisée </w:t>
            </w:r>
            <w:r w:rsidRPr="00F71AF5">
              <w:rPr>
                <w:rFonts w:cs="Arial"/>
                <w:b/>
                <w:bCs/>
                <w:szCs w:val="16"/>
              </w:rPr>
              <w:br/>
            </w:r>
            <w:r w:rsidRPr="00933CF7">
              <w:rPr>
                <w:rFonts w:cs="Arial"/>
                <w:b/>
                <w:bCs/>
                <w:sz w:val="12"/>
                <w:szCs w:val="16"/>
              </w:rPr>
              <w:t>(Année-Mois-Jour)</w:t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76ACF" w:rsidRPr="00933CF7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933CF7">
              <w:rPr>
                <w:rFonts w:cs="Arial"/>
                <w:b/>
                <w:bCs/>
                <w:szCs w:val="16"/>
              </w:rPr>
              <w:t>Livrable</w:t>
            </w:r>
          </w:p>
        </w:tc>
        <w:tc>
          <w:tcPr>
            <w:tcW w:w="126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F71AF5">
              <w:rPr>
                <w:rFonts w:cs="Arial"/>
                <w:b/>
                <w:bCs/>
                <w:szCs w:val="16"/>
              </w:rPr>
              <w:t xml:space="preserve">Date planifiée </w:t>
            </w:r>
            <w:r w:rsidRPr="00F71AF5">
              <w:rPr>
                <w:rFonts w:cs="Arial"/>
                <w:b/>
                <w:bCs/>
                <w:szCs w:val="16"/>
              </w:rPr>
              <w:br/>
            </w:r>
            <w:r w:rsidRPr="00933CF7">
              <w:rPr>
                <w:rFonts w:cs="Arial"/>
                <w:b/>
                <w:bCs/>
                <w:sz w:val="12"/>
                <w:szCs w:val="16"/>
              </w:rPr>
              <w:t>(Année-Mois-Jour)</w:t>
            </w:r>
          </w:p>
        </w:tc>
        <w:tc>
          <w:tcPr>
            <w:tcW w:w="160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F71AF5">
              <w:rPr>
                <w:rFonts w:cs="Arial"/>
                <w:b/>
                <w:bCs/>
                <w:szCs w:val="16"/>
              </w:rPr>
              <w:t xml:space="preserve">Date réalisée </w:t>
            </w:r>
            <w:r w:rsidRPr="00F71AF5">
              <w:rPr>
                <w:rFonts w:cs="Arial"/>
                <w:b/>
                <w:bCs/>
                <w:szCs w:val="16"/>
              </w:rPr>
              <w:br/>
            </w:r>
            <w:r w:rsidRPr="00933CF7">
              <w:rPr>
                <w:rFonts w:cs="Arial"/>
                <w:b/>
                <w:bCs/>
                <w:sz w:val="12"/>
                <w:szCs w:val="16"/>
              </w:rPr>
              <w:t>(Année-Mois-Jour)</w:t>
            </w: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PC0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6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FAP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604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6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60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PC1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6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DO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604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6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60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PC2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6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60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6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60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PC3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6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60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6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60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PC4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6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DA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604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/>
            <w:tcBorders>
              <w:left w:val="single" w:sz="8" w:space="0" w:color="auto"/>
              <w:bottom w:val="single" w:sz="4" w:space="0" w:color="7F7F7F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43" w:type="dxa"/>
            <w:vMerge/>
            <w:tcBorders>
              <w:bottom w:val="single" w:sz="4" w:space="0" w:color="7F7F7F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67" w:type="dxa"/>
            <w:vMerge/>
            <w:tcBorders>
              <w:bottom w:val="single" w:sz="4" w:space="0" w:color="7F7F7F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60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PC5</w:t>
            </w:r>
          </w:p>
        </w:tc>
        <w:tc>
          <w:tcPr>
            <w:tcW w:w="1243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67" w:type="dxa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  <w:bottom w:val="single" w:sz="4" w:space="0" w:color="7F7F7F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1275" w:type="dxa"/>
            <w:gridSpan w:val="2"/>
            <w:tcBorders>
              <w:bottom w:val="single" w:sz="4" w:space="0" w:color="7F7F7F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bottom w:val="single" w:sz="4" w:space="0" w:color="7F7F7F"/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60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</w:tr>
      <w:tr w:rsidR="00076ACF" w:rsidRPr="00F71AF5" w:rsidTr="00706FCB">
        <w:trPr>
          <w:trHeight w:hRule="exact" w:val="288"/>
        </w:trPr>
        <w:tc>
          <w:tcPr>
            <w:tcW w:w="4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43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67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595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76ACF" w:rsidRPr="003C32D7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286FEC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087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60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ACF" w:rsidRPr="00F71AF5" w:rsidRDefault="00076ACF" w:rsidP="00706FCB">
            <w:pPr>
              <w:pStyle w:val="Sous-titres"/>
              <w:keepNext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</w:tr>
      <w:tr w:rsidR="00076ACF" w:rsidRPr="00F71AF5" w:rsidTr="00706FCB">
        <w:trPr>
          <w:trHeight w:val="504"/>
        </w:trPr>
        <w:tc>
          <w:tcPr>
            <w:tcW w:w="343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6ACF" w:rsidRPr="00DD6DE8" w:rsidRDefault="00076ACF" w:rsidP="00706FCB">
            <w:pPr>
              <w:pStyle w:val="Sous-titres"/>
              <w:keepNext/>
              <w:tabs>
                <w:tab w:val="clear" w:pos="8504"/>
              </w:tabs>
              <w:spacing w:before="40" w:line="240" w:lineRule="auto"/>
              <w:ind w:left="58"/>
              <w:rPr>
                <w:rFonts w:cs="Arial"/>
                <w:bCs/>
                <w:sz w:val="12"/>
                <w:szCs w:val="16"/>
              </w:rPr>
            </w:pPr>
            <w:r w:rsidRPr="00DD6DE8">
              <w:rPr>
                <w:rFonts w:cs="Arial"/>
                <w:bCs/>
                <w:sz w:val="12"/>
                <w:szCs w:val="16"/>
              </w:rPr>
              <w:t>CD : Comité de décision des points de contrôles (DGT)</w:t>
            </w:r>
          </w:p>
          <w:p w:rsidR="00076ACF" w:rsidRPr="00DD6DE8" w:rsidRDefault="00076ACF" w:rsidP="00706FCB">
            <w:pPr>
              <w:pStyle w:val="Sous-titres"/>
              <w:keepNext/>
              <w:tabs>
                <w:tab w:val="clear" w:pos="8504"/>
              </w:tabs>
              <w:spacing w:before="40" w:line="240" w:lineRule="auto"/>
              <w:ind w:left="58"/>
              <w:rPr>
                <w:rFonts w:cs="Arial"/>
                <w:bCs/>
                <w:sz w:val="12"/>
                <w:szCs w:val="16"/>
              </w:rPr>
            </w:pPr>
            <w:r w:rsidRPr="00DD6DE8">
              <w:rPr>
                <w:rFonts w:cs="Arial"/>
                <w:bCs/>
                <w:sz w:val="12"/>
                <w:szCs w:val="16"/>
              </w:rPr>
              <w:t>CG : Comité de gouvernance des grands Projets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6ACF" w:rsidRPr="00DD6DE8" w:rsidRDefault="00076ACF" w:rsidP="00706FCB">
            <w:pPr>
              <w:pStyle w:val="Sous-titres"/>
              <w:keepNext/>
              <w:tabs>
                <w:tab w:val="clear" w:pos="8504"/>
              </w:tabs>
              <w:spacing w:before="40" w:line="240" w:lineRule="auto"/>
              <w:ind w:left="58"/>
              <w:rPr>
                <w:rFonts w:cs="Arial"/>
                <w:bCs/>
                <w:sz w:val="12"/>
                <w:szCs w:val="16"/>
              </w:rPr>
            </w:pPr>
            <w:r w:rsidRPr="00DD6DE8">
              <w:rPr>
                <w:rFonts w:cs="Arial"/>
                <w:bCs/>
                <w:sz w:val="12"/>
                <w:szCs w:val="16"/>
              </w:rPr>
              <w:t>FAP : Fiche d’avant-projet</w:t>
            </w:r>
          </w:p>
        </w:tc>
        <w:tc>
          <w:tcPr>
            <w:tcW w:w="5669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6ACF" w:rsidRPr="00DD6DE8" w:rsidRDefault="00076ACF" w:rsidP="00706FCB">
            <w:pPr>
              <w:pStyle w:val="Sous-titres"/>
              <w:keepNext/>
              <w:tabs>
                <w:tab w:val="clear" w:pos="8504"/>
              </w:tabs>
              <w:spacing w:before="40" w:line="240" w:lineRule="auto"/>
              <w:ind w:left="58"/>
              <w:rPr>
                <w:rFonts w:cs="Arial"/>
                <w:bCs/>
                <w:sz w:val="12"/>
                <w:szCs w:val="16"/>
              </w:rPr>
            </w:pPr>
            <w:r w:rsidRPr="00DD6DE8">
              <w:rPr>
                <w:rFonts w:cs="Arial"/>
                <w:bCs/>
                <w:sz w:val="12"/>
                <w:szCs w:val="16"/>
              </w:rPr>
              <w:t>DO : Dossier d’opportunité</w:t>
            </w:r>
          </w:p>
          <w:p w:rsidR="00076ACF" w:rsidRPr="00DD6DE8" w:rsidRDefault="00076ACF" w:rsidP="00706FCB">
            <w:pPr>
              <w:pStyle w:val="Sous-titres"/>
              <w:keepNext/>
              <w:tabs>
                <w:tab w:val="clear" w:pos="8504"/>
              </w:tabs>
              <w:spacing w:before="40" w:line="240" w:lineRule="auto"/>
              <w:ind w:left="58"/>
              <w:rPr>
                <w:rFonts w:cs="Arial"/>
                <w:bCs/>
                <w:sz w:val="12"/>
                <w:szCs w:val="16"/>
              </w:rPr>
            </w:pPr>
            <w:r w:rsidRPr="00DD6DE8">
              <w:rPr>
                <w:rFonts w:cs="Arial"/>
                <w:bCs/>
                <w:sz w:val="12"/>
                <w:szCs w:val="16"/>
              </w:rPr>
              <w:t>DA : Dossier d’affaires</w:t>
            </w:r>
          </w:p>
        </w:tc>
      </w:tr>
    </w:tbl>
    <w:p w:rsidR="00524D68" w:rsidRDefault="00524D68" w:rsidP="00524D68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p w:rsidR="00524D68" w:rsidRDefault="00524D68" w:rsidP="00524D68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524D68" w:rsidRDefault="00524D68" w:rsidP="00524D68">
      <w:pPr>
        <w:pStyle w:val="Sous-titres"/>
        <w:tabs>
          <w:tab w:val="left" w:pos="366"/>
        </w:tabs>
        <w:spacing w:before="20" w:line="240" w:lineRule="auto"/>
        <w:ind w:left="351"/>
        <w:rPr>
          <w:rFonts w:cs="Arial"/>
          <w:b/>
          <w:bCs/>
          <w:sz w:val="18"/>
        </w:rPr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881"/>
        <w:gridCol w:w="1560"/>
      </w:tblGrid>
      <w:tr w:rsidR="002542EF" w:rsidRPr="001F088A" w:rsidTr="002542EF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2542EF" w:rsidRPr="001F088A" w:rsidRDefault="002542EF" w:rsidP="009A6CDF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3</w:t>
            </w:r>
          </w:p>
        </w:tc>
        <w:tc>
          <w:tcPr>
            <w:tcW w:w="888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2542EF" w:rsidRDefault="002542EF" w:rsidP="002542EF">
            <w:pPr>
              <w:pStyle w:val="Sous-titres"/>
              <w:spacing w:before="20" w:line="180" w:lineRule="exact"/>
              <w:ind w:left="115"/>
              <w:rPr>
                <w:rFonts w:cs="Arial"/>
                <w:b/>
                <w:bCs/>
                <w:sz w:val="18"/>
              </w:rPr>
            </w:pPr>
            <w:r w:rsidRPr="00286FEC">
              <w:rPr>
                <w:rFonts w:cs="Arial"/>
                <w:b/>
                <w:sz w:val="18"/>
                <w:szCs w:val="18"/>
                <w:lang w:eastAsia="fr-CA"/>
              </w:rPr>
              <w:t xml:space="preserve">Coûts </w:t>
            </w:r>
            <w:r>
              <w:rPr>
                <w:rFonts w:cs="Arial"/>
                <w:b/>
                <w:sz w:val="18"/>
                <w:szCs w:val="18"/>
                <w:lang w:eastAsia="fr-CA"/>
              </w:rPr>
              <w:t>estimés</w:t>
            </w:r>
            <w:r w:rsidRPr="00286FEC">
              <w:rPr>
                <w:rFonts w:cs="Arial"/>
                <w:b/>
                <w:sz w:val="18"/>
                <w:szCs w:val="18"/>
                <w:lang w:eastAsia="fr-CA"/>
              </w:rPr>
              <w:t xml:space="preserve"> au PC1</w:t>
            </w:r>
          </w:p>
        </w:tc>
        <w:tc>
          <w:tcPr>
            <w:tcW w:w="156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2542EF" w:rsidRPr="00E13FCD" w:rsidRDefault="002542EF" w:rsidP="009A6CDF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524D68" w:rsidRDefault="00524D68" w:rsidP="00524D6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540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585"/>
        <w:gridCol w:w="2151"/>
        <w:gridCol w:w="2664"/>
      </w:tblGrid>
      <w:tr w:rsidR="00076ACF" w:rsidTr="00706FCB">
        <w:trPr>
          <w:trHeight w:hRule="exact" w:val="20"/>
        </w:trPr>
        <w:tc>
          <w:tcPr>
            <w:tcW w:w="27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ACF" w:rsidRPr="00CB6600" w:rsidRDefault="00076ACF" w:rsidP="00706FCB">
            <w:pPr>
              <w:pStyle w:val="Sansinterlign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ACF" w:rsidRPr="00435CE9" w:rsidRDefault="00076ACF" w:rsidP="00706FCB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76ACF" w:rsidTr="00706FCB">
        <w:trPr>
          <w:trHeight w:val="276"/>
        </w:trPr>
        <w:tc>
          <w:tcPr>
            <w:tcW w:w="2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76ACF" w:rsidRPr="00CB6600" w:rsidRDefault="00076ACF" w:rsidP="00706FCB">
            <w:pPr>
              <w:pStyle w:val="Sansinterlign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76ACF" w:rsidRPr="00435CE9" w:rsidRDefault="00076ACF" w:rsidP="00706FCB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5CE9">
              <w:rPr>
                <w:rFonts w:ascii="Arial" w:hAnsi="Arial" w:cs="Arial"/>
                <w:b/>
                <w:sz w:val="16"/>
                <w:szCs w:val="16"/>
              </w:rPr>
              <w:t>Coûts (en k $)</w:t>
            </w:r>
          </w:p>
        </w:tc>
      </w:tr>
      <w:tr w:rsidR="00076ACF" w:rsidTr="00706FCB">
        <w:trPr>
          <w:trHeight w:val="195"/>
        </w:trPr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76ACF" w:rsidRPr="00435CE9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  <w:r w:rsidRPr="00435CE9">
              <w:rPr>
                <w:b/>
                <w:szCs w:val="16"/>
              </w:rPr>
              <w:t>AC</w:t>
            </w:r>
          </w:p>
        </w:tc>
        <w:tc>
          <w:tcPr>
            <w:tcW w:w="21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 w:rsidRPr="00CB6600">
              <w:rPr>
                <w:szCs w:val="16"/>
              </w:rPr>
              <w:t>HP</w:t>
            </w:r>
          </w:p>
        </w:tc>
        <w:tc>
          <w:tcPr>
            <w:tcW w:w="26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76ACF" w:rsidTr="00706FCB">
        <w:trPr>
          <w:trHeight w:val="195"/>
        </w:trPr>
        <w:tc>
          <w:tcPr>
            <w:tcW w:w="58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76ACF" w:rsidRPr="00435CE9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SP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76ACF" w:rsidTr="00706FCB">
        <w:trPr>
          <w:trHeight w:val="195"/>
        </w:trPr>
        <w:tc>
          <w:tcPr>
            <w:tcW w:w="58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76ACF" w:rsidRPr="00435CE9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Act. Imm.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76ACF" w:rsidTr="00706FCB">
        <w:trPr>
          <w:trHeight w:val="195"/>
        </w:trPr>
        <w:tc>
          <w:tcPr>
            <w:tcW w:w="58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76ACF" w:rsidRPr="00435CE9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Contr. AC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76ACF" w:rsidTr="00706FCB">
        <w:trPr>
          <w:trHeight w:val="19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76ACF" w:rsidRPr="00435CE9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  <w:r w:rsidRPr="00435CE9">
              <w:rPr>
                <w:b/>
                <w:szCs w:val="16"/>
              </w:rPr>
              <w:t>TR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Travaux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76ACF" w:rsidTr="00706FCB">
        <w:trPr>
          <w:trHeight w:val="195"/>
        </w:trPr>
        <w:tc>
          <w:tcPr>
            <w:tcW w:w="58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Contr.TR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6ACF" w:rsidRPr="00CB6600" w:rsidRDefault="00076ACF" w:rsidP="00706FCB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:rsidR="00524D68" w:rsidRDefault="00524D68" w:rsidP="00524D68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524D68" w:rsidRDefault="00524D68" w:rsidP="00524D68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p w:rsidR="00524D68" w:rsidRPr="00615009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8"/>
        </w:rPr>
      </w:pPr>
    </w:p>
    <w:p w:rsidR="00524D68" w:rsidRPr="00615009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8"/>
        </w:rPr>
        <w:sectPr w:rsidR="00524D68" w:rsidRPr="00615009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881"/>
        <w:gridCol w:w="1560"/>
      </w:tblGrid>
      <w:tr w:rsidR="00524D68" w:rsidRPr="001F088A" w:rsidTr="00024026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1F088A" w:rsidRDefault="002542EF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4</w:t>
            </w:r>
          </w:p>
        </w:tc>
        <w:tc>
          <w:tcPr>
            <w:tcW w:w="888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15" w:right="360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>Contraintes majeures</w:t>
            </w:r>
            <w:r w:rsidRPr="00F81288">
              <w:rPr>
                <w:rFonts w:cs="Arial"/>
                <w:szCs w:val="16"/>
              </w:rPr>
              <w:t xml:space="preserve"> </w:t>
            </w:r>
          </w:p>
          <w:p w:rsidR="00524D68" w:rsidRDefault="00524D68" w:rsidP="00024026">
            <w:pPr>
              <w:pStyle w:val="Sous-titres"/>
              <w:spacing w:before="20" w:line="180" w:lineRule="exact"/>
              <w:ind w:left="115"/>
              <w:rPr>
                <w:rFonts w:cs="Arial"/>
                <w:b/>
                <w:bCs/>
                <w:sz w:val="18"/>
              </w:rPr>
            </w:pPr>
            <w:r w:rsidRPr="00E13FCD">
              <w:rPr>
                <w:rFonts w:cs="Arial"/>
                <w:szCs w:val="16"/>
              </w:rPr>
              <w:t>Énumérer les contraintes reliées, entre autres, à l’environnement biophysique et humain, au déplacement des équipements des entreprises de services publics, aux acquisitions, aux politiques, aux ressources humaines et financières.</w:t>
            </w:r>
            <w:r>
              <w:rPr>
                <w:rFonts w:cs="Arial"/>
                <w:szCs w:val="16"/>
              </w:rPr>
              <w:br/>
            </w:r>
            <w:r w:rsidRPr="00E13FCD">
              <w:rPr>
                <w:rFonts w:cs="Arial"/>
                <w:szCs w:val="16"/>
              </w:rPr>
              <w:t>Indiquer l’impact de ces contraintes en termes de contenu, de délais</w:t>
            </w:r>
            <w:r>
              <w:rPr>
                <w:rFonts w:cs="Arial"/>
                <w:szCs w:val="16"/>
              </w:rPr>
              <w:t>,</w:t>
            </w:r>
            <w:r w:rsidRPr="00E13FCD">
              <w:rPr>
                <w:rFonts w:cs="Arial"/>
                <w:szCs w:val="16"/>
              </w:rPr>
              <w:t xml:space="preserve"> de coûts </w:t>
            </w:r>
            <w:r>
              <w:rPr>
                <w:rFonts w:cs="Arial"/>
                <w:szCs w:val="16"/>
              </w:rPr>
              <w:t>et</w:t>
            </w:r>
            <w:r w:rsidRPr="00E13FCD">
              <w:rPr>
                <w:rFonts w:cs="Arial"/>
                <w:szCs w:val="16"/>
              </w:rPr>
              <w:t xml:space="preserve"> de qualité.</w:t>
            </w:r>
          </w:p>
        </w:tc>
        <w:tc>
          <w:tcPr>
            <w:tcW w:w="156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524D68" w:rsidRPr="00E13FCD" w:rsidRDefault="00524D68" w:rsidP="00024026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524D68" w:rsidRDefault="00524D68" w:rsidP="00524D6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524D68" w:rsidRPr="00EF2946" w:rsidTr="00024026">
        <w:trPr>
          <w:trHeight w:val="18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4D68" w:rsidRPr="00EF2946" w:rsidRDefault="00524D68" w:rsidP="00024026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  <w:rPr>
                <w:rFonts w:cs="Arial"/>
              </w:rPr>
            </w:pPr>
          </w:p>
          <w:p w:rsidR="00524D68" w:rsidRPr="00EF2946" w:rsidRDefault="00524D68" w:rsidP="00024026">
            <w:pPr>
              <w:pStyle w:val="Sansinterligne"/>
              <w:keepNext/>
              <w:ind w:left="479" w:right="359"/>
              <w:rPr>
                <w:rFonts w:ascii="Arial" w:hAnsi="Arial" w:cs="Arial"/>
              </w:rPr>
            </w:pPr>
            <w:r w:rsidRPr="00EF29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2946">
              <w:rPr>
                <w:rFonts w:ascii="Arial" w:hAnsi="Arial" w:cs="Arial"/>
                <w:sz w:val="20"/>
                <w:szCs w:val="20"/>
              </w:rPr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D68" w:rsidRDefault="00524D68" w:rsidP="00524D68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p w:rsidR="00524D68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8"/>
        </w:rPr>
      </w:pPr>
    </w:p>
    <w:p w:rsidR="00524D68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8"/>
        </w:rPr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524D68" w:rsidRPr="001F088A" w:rsidTr="00024026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1F088A" w:rsidRDefault="002542EF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5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>I</w:t>
            </w:r>
            <w:r w:rsidRPr="00385E9C">
              <w:rPr>
                <w:rFonts w:cs="Arial"/>
                <w:b/>
                <w:bCs/>
                <w:sz w:val="18"/>
              </w:rPr>
              <w:t>dentification des risque</w:t>
            </w:r>
            <w:r>
              <w:rPr>
                <w:rFonts w:cs="Arial"/>
                <w:b/>
                <w:bCs/>
                <w:sz w:val="18"/>
              </w:rPr>
              <w:t xml:space="preserve">s </w:t>
            </w:r>
            <w:r w:rsidRPr="00EF239B">
              <w:rPr>
                <w:rFonts w:cs="Arial"/>
                <w:b/>
                <w:sz w:val="18"/>
                <w:szCs w:val="18"/>
                <w:lang w:eastAsia="fr-CA"/>
              </w:rPr>
              <w:t>des principaux risques</w:t>
            </w:r>
            <w:r w:rsidRPr="00F81288">
              <w:rPr>
                <w:rFonts w:cs="Arial"/>
                <w:szCs w:val="16"/>
              </w:rPr>
              <w:t xml:space="preserve"> </w:t>
            </w:r>
          </w:p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6"/>
              </w:rPr>
              <w:t>Énumérer</w:t>
            </w:r>
            <w:r w:rsidRPr="00983C01">
              <w:rPr>
                <w:rFonts w:cs="Arial"/>
                <w:szCs w:val="18"/>
              </w:rPr>
              <w:t xml:space="preserve"> les </w:t>
            </w:r>
            <w:r>
              <w:rPr>
                <w:rFonts w:cs="Arial"/>
                <w:szCs w:val="18"/>
              </w:rPr>
              <w:t xml:space="preserve">principaux </w:t>
            </w:r>
            <w:r w:rsidRPr="00983C01">
              <w:rPr>
                <w:rFonts w:cs="Arial"/>
                <w:szCs w:val="18"/>
              </w:rPr>
              <w:t>risques connus du proje</w:t>
            </w:r>
            <w:r>
              <w:rPr>
                <w:rFonts w:cs="Arial"/>
                <w:szCs w:val="18"/>
              </w:rPr>
              <w:t>t.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524D68" w:rsidRPr="00E13FCD" w:rsidRDefault="00524D68" w:rsidP="00024026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524D68" w:rsidRDefault="00524D68" w:rsidP="00524D6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right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2241"/>
        <w:gridCol w:w="1872"/>
        <w:gridCol w:w="1872"/>
        <w:gridCol w:w="1917"/>
        <w:gridCol w:w="1728"/>
        <w:gridCol w:w="1170"/>
      </w:tblGrid>
      <w:tr w:rsidR="00435D59" w:rsidTr="00FA09CC">
        <w:trPr>
          <w:trHeight w:hRule="exact" w:val="43"/>
          <w:jc w:val="right"/>
        </w:trPr>
        <w:tc>
          <w:tcPr>
            <w:tcW w:w="10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D59" w:rsidRPr="005652D9" w:rsidRDefault="00435D59" w:rsidP="00FA09CC">
            <w:pPr>
              <w:pStyle w:val="Sansinterlign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35D59" w:rsidRPr="00E22399" w:rsidTr="00FA09CC">
        <w:trPr>
          <w:trHeight w:val="456"/>
          <w:jc w:val="right"/>
        </w:trPr>
        <w:tc>
          <w:tcPr>
            <w:tcW w:w="2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35D59" w:rsidRPr="005652D9" w:rsidRDefault="00435D59" w:rsidP="00FA09CC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Descriptions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35D59" w:rsidRPr="005652D9" w:rsidRDefault="00435D59" w:rsidP="00FA09CC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652D9">
              <w:rPr>
                <w:rFonts w:ascii="Arial" w:hAnsi="Arial" w:cs="Arial"/>
                <w:b/>
                <w:sz w:val="16"/>
                <w:szCs w:val="16"/>
              </w:rPr>
              <w:t>Causes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35D59" w:rsidRPr="005652D9" w:rsidRDefault="00435D59" w:rsidP="00FA09CC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652D9">
              <w:rPr>
                <w:rFonts w:ascii="Arial" w:hAnsi="Arial" w:cs="Arial"/>
                <w:b/>
                <w:sz w:val="16"/>
                <w:szCs w:val="16"/>
              </w:rPr>
              <w:t>Conséquences</w:t>
            </w:r>
          </w:p>
        </w:tc>
        <w:tc>
          <w:tcPr>
            <w:tcW w:w="1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35D59" w:rsidRPr="005652D9" w:rsidRDefault="00435D59" w:rsidP="00FA09CC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652D9">
              <w:rPr>
                <w:rFonts w:ascii="Arial" w:hAnsi="Arial" w:cs="Arial"/>
                <w:b/>
                <w:sz w:val="16"/>
                <w:szCs w:val="16"/>
              </w:rPr>
              <w:t>Mesures d’atténuation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35D59" w:rsidRPr="005652D9" w:rsidRDefault="00435D59" w:rsidP="00FA09CC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55D">
              <w:rPr>
                <w:rFonts w:ascii="Arial" w:hAnsi="Arial" w:cs="Arial"/>
                <w:b/>
                <w:color w:val="000000"/>
                <w:sz w:val="16"/>
                <w:szCs w:val="16"/>
                <w:lang w:eastAsia="fr-CA"/>
              </w:rPr>
              <w:t>Date d'atelier de gestion des risques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35D59" w:rsidRPr="00E22399" w:rsidRDefault="00435D59" w:rsidP="00FA09CC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Date</w:t>
            </w:r>
            <w:r w:rsidRPr="00E22399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E22399">
              <w:rPr>
                <w:rFonts w:ascii="Arial" w:hAnsi="Arial" w:cs="Arial"/>
                <w:b/>
                <w:bCs/>
                <w:sz w:val="12"/>
                <w:szCs w:val="16"/>
              </w:rPr>
              <w:t>(Année-Mois-Jour)</w:t>
            </w:r>
          </w:p>
        </w:tc>
      </w:tr>
      <w:tr w:rsidR="00435D59" w:rsidTr="00FA09CC">
        <w:trPr>
          <w:trHeight w:val="288"/>
          <w:jc w:val="right"/>
        </w:trPr>
        <w:tc>
          <w:tcPr>
            <w:tcW w:w="22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5D59" w:rsidTr="00FA09CC">
        <w:trPr>
          <w:trHeight w:val="288"/>
          <w:jc w:val="right"/>
        </w:trPr>
        <w:tc>
          <w:tcPr>
            <w:tcW w:w="2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5D59" w:rsidTr="00FA09CC">
        <w:trPr>
          <w:trHeight w:val="288"/>
          <w:jc w:val="right"/>
        </w:trPr>
        <w:tc>
          <w:tcPr>
            <w:tcW w:w="2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5D59" w:rsidTr="00FA09CC">
        <w:trPr>
          <w:trHeight w:val="288"/>
          <w:jc w:val="right"/>
        </w:trPr>
        <w:tc>
          <w:tcPr>
            <w:tcW w:w="2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5D59" w:rsidTr="00FA09CC">
        <w:trPr>
          <w:trHeight w:val="288"/>
          <w:jc w:val="right"/>
        </w:trPr>
        <w:tc>
          <w:tcPr>
            <w:tcW w:w="2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5D59" w:rsidTr="00FA09CC">
        <w:trPr>
          <w:trHeight w:val="288"/>
          <w:jc w:val="right"/>
        </w:trPr>
        <w:tc>
          <w:tcPr>
            <w:tcW w:w="22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D59" w:rsidRPr="007D1C42" w:rsidRDefault="00435D59" w:rsidP="00FA09CC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:rsidR="00524D68" w:rsidRPr="008F4AE2" w:rsidRDefault="00524D68" w:rsidP="00524D68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0"/>
        </w:rPr>
      </w:pPr>
    </w:p>
    <w:p w:rsidR="00524D68" w:rsidRPr="008F4AE2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0"/>
        </w:rPr>
        <w:sectPr w:rsidR="00524D68" w:rsidRPr="008F4AE2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"/>
        <w:gridCol w:w="5521"/>
        <w:gridCol w:w="2880"/>
        <w:gridCol w:w="2040"/>
      </w:tblGrid>
      <w:tr w:rsidR="00524D68" w:rsidRPr="001F088A" w:rsidTr="00024026">
        <w:trPr>
          <w:trHeight w:val="1080"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1F088A" w:rsidRDefault="002542EF" w:rsidP="00024026">
            <w:pPr>
              <w:pStyle w:val="Sous-titres"/>
              <w:keepNext/>
              <w:keepLines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6</w:t>
            </w:r>
          </w:p>
        </w:tc>
        <w:tc>
          <w:tcPr>
            <w:tcW w:w="552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524D68" w:rsidRDefault="00524D68" w:rsidP="00024026">
            <w:pPr>
              <w:pStyle w:val="Sous-titres"/>
              <w:keepNext/>
              <w:keepLines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szCs w:val="18"/>
              </w:rPr>
            </w:pPr>
            <w:r w:rsidRPr="00385E9C">
              <w:rPr>
                <w:rFonts w:cs="Arial"/>
                <w:b/>
                <w:bCs/>
                <w:sz w:val="18"/>
              </w:rPr>
              <w:t xml:space="preserve">Parties prenantes du projet et leurs attentes, les contraintes </w:t>
            </w:r>
            <w:r>
              <w:rPr>
                <w:rFonts w:cs="Arial"/>
                <w:b/>
                <w:bCs/>
                <w:sz w:val="18"/>
              </w:rPr>
              <w:br/>
            </w:r>
            <w:r w:rsidRPr="00385E9C">
              <w:rPr>
                <w:rFonts w:cs="Arial"/>
                <w:b/>
                <w:bCs/>
                <w:sz w:val="18"/>
              </w:rPr>
              <w:t>et restrictions associées à ces attentes</w:t>
            </w:r>
            <w:r>
              <w:rPr>
                <w:rFonts w:cs="Arial"/>
                <w:szCs w:val="18"/>
              </w:rPr>
              <w:t xml:space="preserve"> </w:t>
            </w:r>
          </w:p>
          <w:p w:rsidR="00524D68" w:rsidRPr="005B1E43" w:rsidRDefault="00524D68" w:rsidP="00024026">
            <w:pPr>
              <w:pStyle w:val="Sous-titres"/>
              <w:keepNext/>
              <w:keepLines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spacing w:val="-2"/>
                <w:szCs w:val="18"/>
              </w:rPr>
            </w:pPr>
            <w:r>
              <w:rPr>
                <w:rFonts w:cs="Arial"/>
                <w:spacing w:val="-2"/>
                <w:szCs w:val="18"/>
              </w:rPr>
              <w:t>Énumérer</w:t>
            </w:r>
            <w:r w:rsidRPr="005B1E43">
              <w:rPr>
                <w:rFonts w:cs="Arial"/>
                <w:spacing w:val="-2"/>
                <w:szCs w:val="18"/>
              </w:rPr>
              <w:t xml:space="preserve"> </w:t>
            </w:r>
            <w:r>
              <w:rPr>
                <w:rFonts w:cs="Arial"/>
                <w:spacing w:val="-2"/>
                <w:szCs w:val="18"/>
              </w:rPr>
              <w:t>l</w:t>
            </w:r>
            <w:r w:rsidRPr="005B1E43">
              <w:rPr>
                <w:rFonts w:cs="Arial"/>
                <w:spacing w:val="-2"/>
                <w:szCs w:val="18"/>
              </w:rPr>
              <w:t xml:space="preserve">es personnes, municipalités ou organisations </w:t>
            </w:r>
            <w:r w:rsidRPr="005B1E43">
              <w:rPr>
                <w:rFonts w:cs="Arial"/>
                <w:spacing w:val="-2"/>
                <w:szCs w:val="18"/>
              </w:rPr>
              <w:br/>
              <w:t xml:space="preserve">et </w:t>
            </w:r>
            <w:r>
              <w:rPr>
                <w:rFonts w:cs="Arial"/>
                <w:spacing w:val="-2"/>
                <w:szCs w:val="18"/>
              </w:rPr>
              <w:t xml:space="preserve">décrire leurs attentes, contraintes ou </w:t>
            </w:r>
            <w:r w:rsidRPr="005B1E43">
              <w:rPr>
                <w:rFonts w:cs="Arial"/>
                <w:spacing w:val="-2"/>
                <w:szCs w:val="18"/>
              </w:rPr>
              <w:t>restrictions générées</w:t>
            </w:r>
            <w:r>
              <w:rPr>
                <w:rFonts w:cs="Arial"/>
                <w:spacing w:val="-2"/>
                <w:szCs w:val="18"/>
              </w:rPr>
              <w:t>.</w:t>
            </w:r>
          </w:p>
        </w:tc>
        <w:tc>
          <w:tcPr>
            <w:tcW w:w="2880" w:type="dxa"/>
            <w:tcBorders>
              <w:top w:val="single" w:sz="6" w:space="0" w:color="7F7F7F"/>
            </w:tcBorders>
            <w:shd w:val="clear" w:color="auto" w:fill="BFBFBF"/>
            <w:vAlign w:val="center"/>
          </w:tcPr>
          <w:p w:rsidR="00524D68" w:rsidRDefault="00524D68" w:rsidP="00024026">
            <w:pPr>
              <w:pStyle w:val="Sous-titres"/>
              <w:keepNext/>
              <w:keepLines/>
              <w:tabs>
                <w:tab w:val="left" w:pos="366"/>
              </w:tabs>
              <w:spacing w:before="20" w:line="240" w:lineRule="auto"/>
              <w:ind w:left="120" w:right="359"/>
              <w:jc w:val="center"/>
              <w:rPr>
                <w:rFonts w:cs="Arial"/>
                <w:b/>
                <w:bCs/>
                <w:sz w:val="18"/>
              </w:rPr>
            </w:pP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 xml:space="preserve">Pour ajouter des lignes, placez votre souris totalement </w:t>
            </w:r>
            <w:r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br/>
            </w: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 xml:space="preserve">à droite d’une ligne du tableau </w:t>
            </w:r>
            <w:r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br/>
            </w: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>et appuyer sur « Entrer »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524D68" w:rsidRPr="00E13FCD" w:rsidRDefault="00524D68" w:rsidP="00024026">
            <w:pPr>
              <w:pStyle w:val="reportNumPro"/>
              <w:keepNext/>
              <w:keepLines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524D68" w:rsidRDefault="00524D68" w:rsidP="00524D68">
      <w:pPr>
        <w:keepNext/>
        <w:keepLines/>
        <w:jc w:val="center"/>
        <w:rPr>
          <w:rFonts w:ascii="Arial" w:hAnsi="Arial" w:cs="Arial"/>
          <w:sz w:val="18"/>
          <w:szCs w:val="18"/>
        </w:rPr>
        <w:sectPr w:rsidR="00524D68" w:rsidSect="001830F7">
          <w:headerReference w:type="even" r:id="rId27"/>
          <w:headerReference w:type="default" r:id="rId28"/>
          <w:headerReference w:type="first" r:id="rId29"/>
          <w:footerReference w:type="first" r:id="rId30"/>
          <w:type w:val="continuous"/>
          <w:pgSz w:w="12240" w:h="20160" w:code="5"/>
          <w:pgMar w:top="720" w:right="720" w:bottom="720" w:left="720" w:header="0" w:footer="144" w:gutter="0"/>
          <w:cols w:space="708"/>
          <w:titlePg/>
          <w:docGrid w:linePitch="360"/>
        </w:sectPr>
      </w:pPr>
    </w:p>
    <w:tbl>
      <w:tblPr>
        <w:tblW w:w="10800" w:type="dxa"/>
        <w:jc w:val="right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2760"/>
        <w:gridCol w:w="8040"/>
      </w:tblGrid>
      <w:tr w:rsidR="00435D59" w:rsidRPr="00DD7AA2" w:rsidTr="00FA09CC">
        <w:trPr>
          <w:trHeight w:hRule="exact" w:val="360"/>
          <w:tblHeader/>
          <w:jc w:val="right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/>
            <w:vAlign w:val="center"/>
          </w:tcPr>
          <w:p w:rsidR="00435D59" w:rsidRPr="00DD7AA2" w:rsidRDefault="00435D59" w:rsidP="00FA09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AA2">
              <w:rPr>
                <w:rFonts w:ascii="Arial" w:hAnsi="Arial" w:cs="Arial"/>
                <w:b/>
                <w:sz w:val="18"/>
                <w:szCs w:val="18"/>
              </w:rPr>
              <w:lastRenderedPageBreak/>
              <w:t>Parties prenantes</w:t>
            </w: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F2F2F2"/>
            <w:vAlign w:val="center"/>
          </w:tcPr>
          <w:p w:rsidR="00435D59" w:rsidRPr="00DD7AA2" w:rsidRDefault="00435D59" w:rsidP="00FA09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AA2">
              <w:rPr>
                <w:rFonts w:ascii="Arial" w:hAnsi="Arial" w:cs="Arial"/>
                <w:b/>
                <w:sz w:val="18"/>
                <w:szCs w:val="18"/>
              </w:rPr>
              <w:t>Attentes – Contraintes – Restrictions</w:t>
            </w:r>
          </w:p>
        </w:tc>
      </w:tr>
      <w:tr w:rsidR="00435D59" w:rsidRPr="00EF2946" w:rsidTr="00FA09CC">
        <w:trPr>
          <w:trHeight w:val="320"/>
          <w:jc w:val="right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</w:tr>
      <w:tr w:rsidR="00435D59" w:rsidRPr="00EF2946" w:rsidTr="00FA09CC">
        <w:trPr>
          <w:trHeight w:val="320"/>
          <w:jc w:val="right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</w:tr>
      <w:tr w:rsidR="00435D59" w:rsidRPr="00EF2946" w:rsidTr="00FA09CC">
        <w:trPr>
          <w:trHeight w:val="320"/>
          <w:jc w:val="right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</w:tr>
      <w:tr w:rsidR="00435D59" w:rsidRPr="00EF2946" w:rsidTr="00FA09CC">
        <w:trPr>
          <w:trHeight w:val="320"/>
          <w:jc w:val="right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</w:tr>
      <w:tr w:rsidR="00435D59" w:rsidRPr="00EF2946" w:rsidTr="00FA09CC">
        <w:trPr>
          <w:trHeight w:val="320"/>
          <w:jc w:val="right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</w:tr>
      <w:tr w:rsidR="00435D59" w:rsidRPr="00EF2946" w:rsidTr="00FA09CC">
        <w:trPr>
          <w:trHeight w:val="320"/>
          <w:jc w:val="right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5D59" w:rsidRPr="00EF2946" w:rsidRDefault="00435D59" w:rsidP="00FA09CC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cs="Arial"/>
                <w:sz w:val="20"/>
              </w:rPr>
              <w:instrText xml:space="preserve"> FORMTEXT </w:instrText>
            </w:r>
            <w:r w:rsidRPr="00EF2946">
              <w:rPr>
                <w:rFonts w:cs="Arial"/>
                <w:sz w:val="20"/>
              </w:rPr>
            </w:r>
            <w:r w:rsidRPr="00EF2946">
              <w:rPr>
                <w:rFonts w:cs="Arial"/>
                <w:sz w:val="20"/>
              </w:rPr>
              <w:fldChar w:fldCharType="separate"/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noProof/>
                <w:sz w:val="20"/>
              </w:rPr>
              <w:t> </w:t>
            </w:r>
            <w:r w:rsidRPr="00EF2946">
              <w:rPr>
                <w:rFonts w:cs="Arial"/>
                <w:sz w:val="20"/>
              </w:rPr>
              <w:fldChar w:fldCharType="end"/>
            </w:r>
          </w:p>
        </w:tc>
      </w:tr>
    </w:tbl>
    <w:p w:rsidR="00524D68" w:rsidRPr="008F4AE2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0"/>
        </w:rPr>
      </w:pPr>
    </w:p>
    <w:p w:rsidR="00524D68" w:rsidRPr="008F4AE2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0"/>
        </w:rPr>
        <w:sectPr w:rsidR="00524D68" w:rsidRPr="008F4AE2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524D68" w:rsidRPr="001F088A" w:rsidTr="00024026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1F088A" w:rsidRDefault="002542EF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7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 w:val="18"/>
              </w:rPr>
              <w:t>I</w:t>
            </w:r>
            <w:r w:rsidRPr="00E277DF">
              <w:rPr>
                <w:rFonts w:cs="Arial"/>
                <w:b/>
                <w:bCs/>
                <w:sz w:val="18"/>
              </w:rPr>
              <w:t xml:space="preserve">nformations </w:t>
            </w:r>
            <w:r>
              <w:rPr>
                <w:rFonts w:cs="Arial"/>
                <w:b/>
                <w:bCs/>
                <w:sz w:val="18"/>
              </w:rPr>
              <w:t>supplémentaires</w:t>
            </w:r>
            <w:r w:rsidRPr="00E277DF">
              <w:rPr>
                <w:rFonts w:cs="Arial"/>
                <w:b/>
                <w:bCs/>
                <w:sz w:val="18"/>
              </w:rPr>
              <w:t xml:space="preserve"> </w:t>
            </w:r>
          </w:p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Fournir</w:t>
            </w:r>
            <w:r w:rsidRPr="00983C01">
              <w:rPr>
                <w:rFonts w:cs="Arial"/>
                <w:szCs w:val="18"/>
              </w:rPr>
              <w:t xml:space="preserve"> toute information supplémentaire pertinente au proje</w:t>
            </w:r>
            <w:r>
              <w:rPr>
                <w:rFonts w:cs="Arial"/>
                <w:szCs w:val="18"/>
              </w:rPr>
              <w:t>t.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524D68" w:rsidRPr="00E13FCD" w:rsidRDefault="00524D68" w:rsidP="00024026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524D68" w:rsidRDefault="00524D68" w:rsidP="00524D6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524D68" w:rsidRPr="00EF2946" w:rsidTr="00024026">
        <w:trPr>
          <w:trHeight w:val="20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4D68" w:rsidRPr="00EF2946" w:rsidRDefault="00524D68" w:rsidP="00024026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  <w:rPr>
                <w:rFonts w:cs="Arial"/>
              </w:rPr>
            </w:pPr>
          </w:p>
          <w:p w:rsidR="00524D68" w:rsidRPr="00EF2946" w:rsidRDefault="00524D68" w:rsidP="00024026">
            <w:pPr>
              <w:pStyle w:val="Sansinterligne"/>
              <w:keepNext/>
              <w:ind w:left="479" w:right="359"/>
              <w:rPr>
                <w:rFonts w:ascii="Arial" w:hAnsi="Arial" w:cs="Arial"/>
              </w:rPr>
            </w:pPr>
            <w:r w:rsidRPr="00EF29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2946">
              <w:rPr>
                <w:rFonts w:ascii="Arial" w:hAnsi="Arial" w:cs="Arial"/>
                <w:sz w:val="20"/>
                <w:szCs w:val="20"/>
              </w:rPr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D68" w:rsidRPr="008F4AE2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0"/>
        </w:rPr>
      </w:pPr>
    </w:p>
    <w:p w:rsidR="00524D68" w:rsidRPr="008F4AE2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0"/>
        </w:rPr>
        <w:sectPr w:rsidR="00524D68" w:rsidRPr="008F4AE2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524D68" w:rsidRPr="001F088A" w:rsidTr="00024026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524D68" w:rsidRPr="001F088A" w:rsidRDefault="00B30667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8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szCs w:val="18"/>
              </w:rPr>
            </w:pPr>
            <w:r w:rsidRPr="00DE476D">
              <w:rPr>
                <w:rFonts w:cs="Arial"/>
                <w:b/>
                <w:bCs/>
                <w:sz w:val="18"/>
              </w:rPr>
              <w:t>Fermeture du projet</w:t>
            </w:r>
            <w:r w:rsidRPr="00DE476D">
              <w:rPr>
                <w:rFonts w:cs="Arial"/>
                <w:szCs w:val="18"/>
              </w:rPr>
              <w:t xml:space="preserve"> </w:t>
            </w:r>
          </w:p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Fournir</w:t>
            </w:r>
            <w:r w:rsidRPr="00DE476D">
              <w:rPr>
                <w:rFonts w:cs="Arial"/>
                <w:szCs w:val="18"/>
              </w:rPr>
              <w:t xml:space="preserve"> les critères qui devront être satisfaits avant de fermer le projet.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524D68" w:rsidRPr="00E13FCD" w:rsidRDefault="00524D68" w:rsidP="00024026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</w:tbl>
    <w:p w:rsidR="00524D68" w:rsidRDefault="00524D68" w:rsidP="00524D6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524D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524D68" w:rsidRPr="00EF2946" w:rsidTr="00024026">
        <w:trPr>
          <w:trHeight w:val="20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4D68" w:rsidRPr="00EF2946" w:rsidRDefault="00524D68" w:rsidP="00024026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  <w:rPr>
                <w:rFonts w:cs="Arial"/>
              </w:rPr>
            </w:pPr>
          </w:p>
          <w:p w:rsidR="00524D68" w:rsidRPr="00EF2946" w:rsidRDefault="00524D68" w:rsidP="00024026">
            <w:pPr>
              <w:pStyle w:val="Sansinterligne"/>
              <w:keepNext/>
              <w:ind w:left="479" w:right="359"/>
              <w:rPr>
                <w:rFonts w:ascii="Arial" w:hAnsi="Arial" w:cs="Arial"/>
              </w:rPr>
            </w:pPr>
            <w:r w:rsidRPr="00EF29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EF29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2946">
              <w:rPr>
                <w:rFonts w:ascii="Arial" w:hAnsi="Arial" w:cs="Arial"/>
                <w:sz w:val="20"/>
                <w:szCs w:val="20"/>
              </w:rPr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29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D68" w:rsidRPr="008F4AE2" w:rsidRDefault="00524D68" w:rsidP="00524D68">
      <w:pPr>
        <w:pStyle w:val="Sous-titres"/>
        <w:tabs>
          <w:tab w:val="left" w:pos="366"/>
        </w:tabs>
        <w:spacing w:before="20" w:line="240" w:lineRule="auto"/>
        <w:ind w:left="115"/>
        <w:rPr>
          <w:rFonts w:cs="Arial"/>
          <w:b/>
          <w:bCs/>
          <w:sz w:val="10"/>
        </w:rPr>
      </w:pPr>
    </w:p>
    <w:p w:rsidR="00524D68" w:rsidRPr="008F4AE2" w:rsidRDefault="00524D68" w:rsidP="00524D68">
      <w:pPr>
        <w:pStyle w:val="Sous-titres"/>
        <w:tabs>
          <w:tab w:val="left" w:pos="366"/>
        </w:tabs>
        <w:spacing w:line="240" w:lineRule="auto"/>
        <w:ind w:left="115"/>
        <w:rPr>
          <w:rFonts w:cs="Arial"/>
          <w:b/>
          <w:bCs/>
          <w:sz w:val="10"/>
        </w:rPr>
        <w:sectPr w:rsidR="00524D68" w:rsidRPr="008F4AE2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30"/>
        <w:gridCol w:w="108"/>
        <w:gridCol w:w="4068"/>
        <w:gridCol w:w="450"/>
        <w:gridCol w:w="1008"/>
        <w:gridCol w:w="516"/>
        <w:gridCol w:w="1080"/>
        <w:gridCol w:w="1527"/>
        <w:gridCol w:w="513"/>
      </w:tblGrid>
      <w:tr w:rsidR="00524D68" w:rsidRPr="001F088A" w:rsidTr="00024026">
        <w:trPr>
          <w:trHeight w:val="835"/>
          <w:tblHeader/>
          <w:jc w:val="center"/>
        </w:trPr>
        <w:tc>
          <w:tcPr>
            <w:tcW w:w="8760" w:type="dxa"/>
            <w:gridSpan w:val="7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524D68" w:rsidRPr="001F088A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 w:val="18"/>
              </w:rPr>
            </w:pPr>
            <w:r w:rsidRPr="00F000E0">
              <w:rPr>
                <w:rFonts w:cs="Arial"/>
                <w:b/>
                <w:bCs/>
                <w:sz w:val="18"/>
              </w:rPr>
              <w:lastRenderedPageBreak/>
              <w:t>Signatures</w:t>
            </w:r>
          </w:p>
        </w:tc>
        <w:tc>
          <w:tcPr>
            <w:tcW w:w="2040" w:type="dxa"/>
            <w:gridSpan w:val="2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524D68" w:rsidRPr="00E13FCD" w:rsidRDefault="00524D68" w:rsidP="00024026">
            <w:pPr>
              <w:pStyle w:val="reportNumPro"/>
              <w:keepNext/>
              <w:rPr>
                <w:rFonts w:ascii="Arial" w:hAnsi="Arial" w:cs="Arial"/>
              </w:rPr>
            </w:pPr>
            <w:r w:rsidRPr="00E13FCD">
              <w:rPr>
                <w:rFonts w:ascii="Arial" w:hAnsi="Arial" w:cs="Arial"/>
              </w:rPr>
              <w:fldChar w:fldCharType="begin"/>
            </w:r>
            <w:r w:rsidRPr="00E13FCD">
              <w:rPr>
                <w:rFonts w:ascii="Arial" w:hAnsi="Arial" w:cs="Arial"/>
              </w:rPr>
              <w:instrText xml:space="preserve"> REF  NumP  \* MERGEFORMAT </w:instrText>
            </w:r>
            <w:r w:rsidRPr="00E13FCD">
              <w:rPr>
                <w:rFonts w:ascii="Arial" w:hAnsi="Arial" w:cs="Arial"/>
              </w:rPr>
              <w:fldChar w:fldCharType="separate"/>
            </w:r>
            <w:r w:rsidR="00D51BA5">
              <w:rPr>
                <w:rFonts w:ascii="Arial" w:hAnsi="Arial" w:cs="Arial"/>
              </w:rPr>
              <w:t xml:space="preserve">     </w:t>
            </w:r>
            <w:r w:rsidRPr="00E13FCD">
              <w:rPr>
                <w:rFonts w:ascii="Arial" w:hAnsi="Arial" w:cs="Arial"/>
              </w:rPr>
              <w:fldChar w:fldCharType="end"/>
            </w:r>
          </w:p>
        </w:tc>
      </w:tr>
      <w:tr w:rsidR="00524D68" w:rsidRPr="001F088A" w:rsidTr="00024026">
        <w:trPr>
          <w:cantSplit/>
          <w:trHeight w:hRule="exact" w:val="864"/>
          <w:jc w:val="center"/>
        </w:trPr>
        <w:tc>
          <w:tcPr>
            <w:tcW w:w="1530" w:type="dxa"/>
            <w:tcBorders>
              <w:left w:val="single" w:sz="6" w:space="0" w:color="7F7F7F"/>
            </w:tcBorders>
            <w:shd w:val="clear" w:color="auto" w:fill="auto"/>
            <w:vAlign w:val="bottom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Préparé par :</w:t>
            </w:r>
          </w:p>
        </w:tc>
        <w:tc>
          <w:tcPr>
            <w:tcW w:w="108" w:type="dxa"/>
            <w:shd w:val="clear" w:color="auto" w:fill="auto"/>
            <w:vAlign w:val="center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52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6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:rsidR="00524D68" w:rsidRPr="00EF2946" w:rsidRDefault="00524D68" w:rsidP="00024026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EF2946">
              <w:rPr>
                <w:rFonts w:cs="Arial"/>
                <w:bCs/>
                <w:sz w:val="20"/>
              </w:rPr>
              <w:instrText xml:space="preserve"> FORMTEXT </w:instrText>
            </w:r>
            <w:r w:rsidRPr="00EF2946">
              <w:rPr>
                <w:rFonts w:cs="Arial"/>
                <w:bCs/>
                <w:sz w:val="20"/>
              </w:rPr>
            </w:r>
            <w:r w:rsidRPr="00EF2946">
              <w:rPr>
                <w:rFonts w:cs="Arial"/>
                <w:bCs/>
                <w:sz w:val="20"/>
              </w:rPr>
              <w:fldChar w:fldCharType="separate"/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13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524D68" w:rsidRPr="001F088A" w:rsidTr="00024026">
        <w:trPr>
          <w:cantSplit/>
          <w:trHeight w:hRule="exact" w:val="240"/>
          <w:jc w:val="center"/>
        </w:trPr>
        <w:tc>
          <w:tcPr>
            <w:tcW w:w="1530" w:type="dxa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szCs w:val="1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5526" w:type="dxa"/>
            <w:gridSpan w:val="3"/>
            <w:tcBorders>
              <w:top w:val="single" w:sz="6" w:space="0" w:color="7F7F7F"/>
              <w:left w:val="nil"/>
            </w:tcBorders>
            <w:shd w:val="clear" w:color="auto" w:fill="auto"/>
          </w:tcPr>
          <w:p w:rsidR="00524D68" w:rsidRPr="00DD7AA2" w:rsidRDefault="003D5370" w:rsidP="00024026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  <w:lang w:eastAsia="fr-CA"/>
              </w:rPr>
              <w:t>G</w:t>
            </w:r>
            <w:r w:rsidR="00524D68" w:rsidRPr="00DD7AA2">
              <w:rPr>
                <w:rFonts w:cs="Arial"/>
                <w:sz w:val="14"/>
                <w:szCs w:val="14"/>
                <w:lang w:eastAsia="fr-CA"/>
              </w:rPr>
              <w:t>érant de projet</w:t>
            </w:r>
          </w:p>
        </w:tc>
        <w:tc>
          <w:tcPr>
            <w:tcW w:w="516" w:type="dxa"/>
            <w:shd w:val="clear" w:color="auto" w:fill="auto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607" w:type="dxa"/>
            <w:gridSpan w:val="2"/>
            <w:tcBorders>
              <w:top w:val="single" w:sz="6" w:space="0" w:color="7F7F7F"/>
              <w:left w:val="nil"/>
            </w:tcBorders>
            <w:shd w:val="clear" w:color="auto" w:fill="auto"/>
          </w:tcPr>
          <w:p w:rsidR="00524D68" w:rsidRPr="009429F8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FD6582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513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524D68" w:rsidRPr="001F088A" w:rsidTr="002542EF">
        <w:trPr>
          <w:cantSplit/>
          <w:trHeight w:hRule="exact" w:val="864"/>
          <w:jc w:val="center"/>
        </w:trPr>
        <w:tc>
          <w:tcPr>
            <w:tcW w:w="1530" w:type="dxa"/>
            <w:tcBorders>
              <w:left w:val="single" w:sz="6" w:space="0" w:color="7F7F7F"/>
            </w:tcBorders>
            <w:shd w:val="clear" w:color="auto" w:fill="auto"/>
            <w:vAlign w:val="bottom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Recommandé par :</w:t>
            </w:r>
          </w:p>
        </w:tc>
        <w:tc>
          <w:tcPr>
            <w:tcW w:w="108" w:type="dxa"/>
            <w:shd w:val="clear" w:color="auto" w:fill="auto"/>
            <w:vAlign w:val="center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52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6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:rsidR="00524D68" w:rsidRPr="00EF2946" w:rsidRDefault="00524D68" w:rsidP="00024026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EF2946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EF2946">
              <w:rPr>
                <w:rFonts w:cs="Arial"/>
                <w:bCs/>
                <w:sz w:val="20"/>
              </w:rPr>
              <w:instrText xml:space="preserve"> FORMTEXT </w:instrText>
            </w:r>
            <w:r w:rsidRPr="00EF2946">
              <w:rPr>
                <w:rFonts w:cs="Arial"/>
                <w:bCs/>
                <w:sz w:val="20"/>
              </w:rPr>
            </w:r>
            <w:r w:rsidRPr="00EF2946">
              <w:rPr>
                <w:rFonts w:cs="Arial"/>
                <w:bCs/>
                <w:sz w:val="20"/>
              </w:rPr>
              <w:fldChar w:fldCharType="separate"/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noProof/>
                <w:sz w:val="20"/>
              </w:rPr>
              <w:t> </w:t>
            </w:r>
            <w:r w:rsidRPr="00EF2946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13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524D68" w:rsidRPr="001F088A" w:rsidTr="00024026">
        <w:trPr>
          <w:cantSplit/>
          <w:trHeight w:hRule="exact" w:val="240"/>
          <w:jc w:val="center"/>
        </w:trPr>
        <w:tc>
          <w:tcPr>
            <w:tcW w:w="1530" w:type="dxa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szCs w:val="1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5526" w:type="dxa"/>
            <w:gridSpan w:val="3"/>
            <w:tcBorders>
              <w:top w:val="single" w:sz="6" w:space="0" w:color="7F7F7F"/>
              <w:left w:val="nil"/>
            </w:tcBorders>
            <w:shd w:val="clear" w:color="auto" w:fill="auto"/>
          </w:tcPr>
          <w:p w:rsidR="00524D68" w:rsidRPr="00884679" w:rsidRDefault="003D5370" w:rsidP="00024026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  <w:lang w:eastAsia="fr-CA"/>
              </w:rPr>
              <w:t>D</w:t>
            </w:r>
            <w:r w:rsidR="00524D68" w:rsidRPr="00884679">
              <w:rPr>
                <w:rFonts w:cs="Arial"/>
                <w:color w:val="000000"/>
                <w:sz w:val="14"/>
                <w:szCs w:val="14"/>
                <w:lang w:eastAsia="fr-CA"/>
              </w:rPr>
              <w:t>irecteur</w:t>
            </w:r>
          </w:p>
        </w:tc>
        <w:tc>
          <w:tcPr>
            <w:tcW w:w="516" w:type="dxa"/>
            <w:shd w:val="clear" w:color="auto" w:fill="auto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607" w:type="dxa"/>
            <w:gridSpan w:val="2"/>
            <w:tcBorders>
              <w:top w:val="single" w:sz="6" w:space="0" w:color="7F7F7F"/>
              <w:left w:val="nil"/>
            </w:tcBorders>
            <w:shd w:val="clear" w:color="auto" w:fill="auto"/>
          </w:tcPr>
          <w:p w:rsidR="00524D68" w:rsidRPr="009429F8" w:rsidRDefault="00524D68" w:rsidP="00024026">
            <w:pPr>
              <w:pStyle w:val="Sous-titres"/>
              <w:keepNext/>
              <w:tabs>
                <w:tab w:val="left" w:pos="366"/>
              </w:tabs>
              <w:ind w:left="58"/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FD6582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513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524D68" w:rsidRPr="001F088A" w:rsidTr="00024026">
        <w:trPr>
          <w:cantSplit/>
          <w:trHeight w:val="864"/>
          <w:jc w:val="center"/>
        </w:trPr>
        <w:tc>
          <w:tcPr>
            <w:tcW w:w="1530" w:type="dxa"/>
            <w:tcBorders>
              <w:left w:val="single" w:sz="6" w:space="0" w:color="7F7F7F"/>
            </w:tcBorders>
            <w:shd w:val="clear" w:color="auto" w:fill="auto"/>
            <w:vAlign w:val="bottom"/>
          </w:tcPr>
          <w:p w:rsidR="00524D68" w:rsidRPr="00C97E5D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jc w:val="right"/>
              <w:rPr>
                <w:rFonts w:cs="Arial"/>
                <w:b/>
                <w:bCs/>
                <w:sz w:val="18"/>
              </w:rPr>
            </w:pPr>
            <w:r w:rsidRPr="00C97E5D">
              <w:rPr>
                <w:rFonts w:cs="Arial"/>
                <w:b/>
                <w:szCs w:val="18"/>
              </w:rPr>
              <w:t>Approuvé par :</w:t>
            </w:r>
          </w:p>
        </w:tc>
        <w:tc>
          <w:tcPr>
            <w:tcW w:w="9270" w:type="dxa"/>
            <w:gridSpan w:val="8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524D68" w:rsidRPr="00F000E0" w:rsidRDefault="00524D68" w:rsidP="00024026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524D68" w:rsidRPr="001F088A" w:rsidTr="00024026">
        <w:trPr>
          <w:cantSplit/>
          <w:trHeight w:val="864"/>
          <w:jc w:val="center"/>
        </w:trPr>
        <w:tc>
          <w:tcPr>
            <w:tcW w:w="1638" w:type="dxa"/>
            <w:gridSpan w:val="2"/>
            <w:tcBorders>
              <w:left w:val="single" w:sz="6" w:space="0" w:color="7F7F7F"/>
            </w:tcBorders>
            <w:vAlign w:val="bottom"/>
          </w:tcPr>
          <w:p w:rsidR="00524D68" w:rsidRPr="00B17007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4068" w:type="dxa"/>
            <w:tcBorders>
              <w:bottom w:val="single" w:sz="6" w:space="0" w:color="7F7F7F"/>
            </w:tcBorders>
            <w:vAlign w:val="bottom"/>
          </w:tcPr>
          <w:p w:rsidR="00524D68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  <w:p w:rsidR="00524D68" w:rsidRPr="00B17007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450" w:type="dxa"/>
            <w:vAlign w:val="bottom"/>
          </w:tcPr>
          <w:p w:rsidR="00524D68" w:rsidRPr="00B17007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4131" w:type="dxa"/>
            <w:gridSpan w:val="4"/>
            <w:tcBorders>
              <w:bottom w:val="single" w:sz="6" w:space="0" w:color="7F7F7F"/>
            </w:tcBorders>
            <w:vAlign w:val="bottom"/>
          </w:tcPr>
          <w:p w:rsidR="00524D68" w:rsidRPr="00EF2946" w:rsidRDefault="00524D68" w:rsidP="00024026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13" w:type="dxa"/>
            <w:tcBorders>
              <w:right w:val="single" w:sz="6" w:space="0" w:color="7F7F7F"/>
            </w:tcBorders>
            <w:vAlign w:val="bottom"/>
          </w:tcPr>
          <w:p w:rsidR="00524D68" w:rsidRPr="001F088A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524D68" w:rsidRPr="005E6209" w:rsidTr="002542EF">
        <w:trPr>
          <w:cantSplit/>
          <w:trHeight w:hRule="exact" w:val="591"/>
          <w:jc w:val="center"/>
        </w:trPr>
        <w:tc>
          <w:tcPr>
            <w:tcW w:w="1638" w:type="dxa"/>
            <w:gridSpan w:val="2"/>
            <w:tcBorders>
              <w:left w:val="single" w:sz="6" w:space="0" w:color="7F7F7F"/>
            </w:tcBorders>
            <w:vAlign w:val="bottom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068" w:type="dxa"/>
            <w:tcBorders>
              <w:top w:val="single" w:sz="6" w:space="0" w:color="7F7F7F"/>
            </w:tcBorders>
          </w:tcPr>
          <w:p w:rsidR="00524D68" w:rsidRPr="005E6209" w:rsidRDefault="003D5370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  <w:lang w:eastAsia="fr-CA"/>
              </w:rPr>
              <w:t>D</w:t>
            </w:r>
            <w:r w:rsidR="00524D68" w:rsidRPr="005E6209">
              <w:rPr>
                <w:rFonts w:cs="Arial"/>
                <w:bCs/>
                <w:sz w:val="14"/>
                <w:szCs w:val="14"/>
              </w:rPr>
              <w:t xml:space="preserve">irecteur </w:t>
            </w:r>
            <w:r w:rsidR="00524D68">
              <w:rPr>
                <w:rFonts w:cs="Arial"/>
                <w:bCs/>
                <w:sz w:val="14"/>
                <w:szCs w:val="14"/>
              </w:rPr>
              <w:t xml:space="preserve">général </w:t>
            </w:r>
            <w:r w:rsidR="00524D68" w:rsidRPr="005E6209">
              <w:rPr>
                <w:rFonts w:cs="Arial"/>
                <w:bCs/>
                <w:sz w:val="14"/>
                <w:szCs w:val="14"/>
              </w:rPr>
              <w:t>territorial</w:t>
            </w:r>
          </w:p>
        </w:tc>
        <w:tc>
          <w:tcPr>
            <w:tcW w:w="450" w:type="dxa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131" w:type="dxa"/>
            <w:gridSpan w:val="4"/>
            <w:tcBorders>
              <w:top w:val="single" w:sz="6" w:space="0" w:color="7F7F7F"/>
            </w:tcBorders>
          </w:tcPr>
          <w:p w:rsidR="002542EF" w:rsidRDefault="002542EF" w:rsidP="002542EF">
            <w:pPr>
              <w:pStyle w:val="Sous-titres"/>
              <w:keepNext/>
              <w:tabs>
                <w:tab w:val="left" w:pos="366"/>
              </w:tabs>
              <w:spacing w:line="240" w:lineRule="exact"/>
              <w:ind w:left="0"/>
              <w:jc w:val="center"/>
              <w:rPr>
                <w:sz w:val="14"/>
                <w:szCs w:val="18"/>
              </w:rPr>
            </w:pPr>
            <w:r w:rsidRPr="002542EF">
              <w:rPr>
                <w:sz w:val="14"/>
                <w:szCs w:val="18"/>
              </w:rPr>
              <w:t>Direc</w:t>
            </w:r>
            <w:r w:rsidR="00FF5043">
              <w:rPr>
                <w:sz w:val="14"/>
                <w:szCs w:val="18"/>
              </w:rPr>
              <w:t>teur général des grands projets</w:t>
            </w:r>
          </w:p>
          <w:p w:rsidR="00524D68" w:rsidRPr="002542EF" w:rsidRDefault="002542EF" w:rsidP="002542E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pacing w:val="-2"/>
                <w:sz w:val="18"/>
                <w:szCs w:val="18"/>
              </w:rPr>
            </w:pPr>
            <w:r w:rsidRPr="002542EF">
              <w:rPr>
                <w:rFonts w:cs="Arial"/>
                <w:sz w:val="14"/>
                <w:szCs w:val="18"/>
              </w:rPr>
              <w:fldChar w:fldCharType="begin">
                <w:ffData>
                  <w:name w:val="Menu1"/>
                  <w:enabled/>
                  <w:calcOnExit/>
                  <w:ddList>
                    <w:listEntry w:val="Sélectionnez votre direction"/>
                    <w:listEntry w:val="de Québec et de l'Est"/>
                    <w:listEntry w:val="de Montréal et de l'Ouest"/>
                  </w:ddList>
                </w:ffData>
              </w:fldChar>
            </w:r>
            <w:r w:rsidRPr="002542EF">
              <w:rPr>
                <w:rFonts w:cs="Arial"/>
                <w:sz w:val="14"/>
                <w:szCs w:val="18"/>
              </w:rPr>
              <w:instrText xml:space="preserve"> FORMDROPDOWN </w:instrText>
            </w:r>
            <w:r w:rsidR="00B800EB">
              <w:rPr>
                <w:rFonts w:cs="Arial"/>
                <w:sz w:val="14"/>
                <w:szCs w:val="18"/>
              </w:rPr>
            </w:r>
            <w:r w:rsidR="00B800EB">
              <w:rPr>
                <w:rFonts w:cs="Arial"/>
                <w:sz w:val="14"/>
                <w:szCs w:val="18"/>
              </w:rPr>
              <w:fldChar w:fldCharType="separate"/>
            </w:r>
            <w:r w:rsidRPr="002542EF">
              <w:rPr>
                <w:rFonts w:cs="Arial"/>
                <w:sz w:val="14"/>
                <w:szCs w:val="18"/>
              </w:rPr>
              <w:fldChar w:fldCharType="end"/>
            </w:r>
          </w:p>
        </w:tc>
        <w:tc>
          <w:tcPr>
            <w:tcW w:w="513" w:type="dxa"/>
            <w:tcBorders>
              <w:right w:val="single" w:sz="6" w:space="0" w:color="7F7F7F"/>
            </w:tcBorders>
            <w:vAlign w:val="bottom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  <w:tr w:rsidR="00524D68" w:rsidRPr="005E6209" w:rsidTr="002542EF">
        <w:trPr>
          <w:cantSplit/>
          <w:trHeight w:hRule="exact" w:val="864"/>
          <w:jc w:val="center"/>
        </w:trPr>
        <w:tc>
          <w:tcPr>
            <w:tcW w:w="1638" w:type="dxa"/>
            <w:gridSpan w:val="2"/>
            <w:tcBorders>
              <w:left w:val="single" w:sz="6" w:space="0" w:color="7F7F7F"/>
            </w:tcBorders>
            <w:vAlign w:val="bottom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068" w:type="dxa"/>
            <w:tcBorders>
              <w:bottom w:val="single" w:sz="6" w:space="0" w:color="7F7F7F"/>
            </w:tcBorders>
            <w:vAlign w:val="bottom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20"/>
              </w:rPr>
            </w:pPr>
            <w:r w:rsidRPr="005E6209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5E6209">
              <w:rPr>
                <w:rFonts w:cs="Arial"/>
                <w:bCs/>
                <w:sz w:val="20"/>
              </w:rPr>
              <w:instrText xml:space="preserve"> FORMTEXT </w:instrText>
            </w:r>
            <w:r w:rsidRPr="005E6209">
              <w:rPr>
                <w:rFonts w:cs="Arial"/>
                <w:bCs/>
                <w:sz w:val="20"/>
              </w:rPr>
            </w:r>
            <w:r w:rsidRPr="005E6209">
              <w:rPr>
                <w:rFonts w:cs="Arial"/>
                <w:bCs/>
                <w:sz w:val="20"/>
              </w:rPr>
              <w:fldChar w:fldCharType="separate"/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450" w:type="dxa"/>
            <w:vAlign w:val="bottom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131" w:type="dxa"/>
            <w:gridSpan w:val="4"/>
            <w:tcBorders>
              <w:bottom w:val="single" w:sz="6" w:space="0" w:color="7F7F7F"/>
            </w:tcBorders>
            <w:vAlign w:val="bottom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20"/>
              </w:rPr>
            </w:pPr>
            <w:r w:rsidRPr="005E6209">
              <w:rPr>
                <w:rFonts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5E6209">
              <w:rPr>
                <w:rFonts w:cs="Arial"/>
                <w:bCs/>
                <w:sz w:val="20"/>
              </w:rPr>
              <w:instrText xml:space="preserve"> FORMTEXT </w:instrText>
            </w:r>
            <w:r w:rsidRPr="005E6209">
              <w:rPr>
                <w:rFonts w:cs="Arial"/>
                <w:bCs/>
                <w:sz w:val="20"/>
              </w:rPr>
            </w:r>
            <w:r w:rsidRPr="005E6209">
              <w:rPr>
                <w:rFonts w:cs="Arial"/>
                <w:bCs/>
                <w:sz w:val="20"/>
              </w:rPr>
              <w:fldChar w:fldCharType="separate"/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noProof/>
                <w:sz w:val="20"/>
              </w:rPr>
              <w:t> </w:t>
            </w:r>
            <w:r w:rsidRPr="005E6209">
              <w:rPr>
                <w:rFonts w:cs="Arial"/>
                <w:bCs/>
                <w:sz w:val="20"/>
              </w:rPr>
              <w:fldChar w:fldCharType="end"/>
            </w:r>
          </w:p>
        </w:tc>
        <w:tc>
          <w:tcPr>
            <w:tcW w:w="513" w:type="dxa"/>
            <w:tcBorders>
              <w:right w:val="single" w:sz="6" w:space="0" w:color="7F7F7F"/>
            </w:tcBorders>
            <w:vAlign w:val="bottom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20"/>
              </w:rPr>
            </w:pPr>
          </w:p>
        </w:tc>
      </w:tr>
      <w:tr w:rsidR="00524D68" w:rsidRPr="005E6209" w:rsidTr="00024026">
        <w:trPr>
          <w:cantSplit/>
          <w:trHeight w:val="576"/>
          <w:jc w:val="center"/>
        </w:trPr>
        <w:tc>
          <w:tcPr>
            <w:tcW w:w="1638" w:type="dxa"/>
            <w:gridSpan w:val="2"/>
            <w:tcBorders>
              <w:left w:val="single" w:sz="6" w:space="0" w:color="7F7F7F"/>
              <w:bottom w:val="single" w:sz="6" w:space="0" w:color="7F7F7F"/>
            </w:tcBorders>
            <w:vAlign w:val="center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spacing w:line="180" w:lineRule="exact"/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068" w:type="dxa"/>
            <w:tcBorders>
              <w:top w:val="single" w:sz="6" w:space="0" w:color="7F7F7F"/>
              <w:bottom w:val="single" w:sz="6" w:space="0" w:color="7F7F7F"/>
            </w:tcBorders>
          </w:tcPr>
          <w:p w:rsidR="00524D68" w:rsidRPr="005E6209" w:rsidRDefault="00FD6582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FD6582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450" w:type="dxa"/>
            <w:tcBorders>
              <w:bottom w:val="single" w:sz="6" w:space="0" w:color="7F7F7F"/>
            </w:tcBorders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131" w:type="dxa"/>
            <w:gridSpan w:val="4"/>
            <w:tcBorders>
              <w:top w:val="single" w:sz="6" w:space="0" w:color="7F7F7F"/>
              <w:bottom w:val="single" w:sz="6" w:space="0" w:color="7F7F7F"/>
            </w:tcBorders>
          </w:tcPr>
          <w:p w:rsidR="00524D68" w:rsidRPr="005E6209" w:rsidRDefault="00FD6582" w:rsidP="00024026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4"/>
                <w:szCs w:val="14"/>
              </w:rPr>
            </w:pPr>
            <w:r w:rsidRPr="009429F8">
              <w:rPr>
                <w:rFonts w:cs="Arial"/>
                <w:bCs/>
                <w:sz w:val="14"/>
                <w:szCs w:val="14"/>
              </w:rPr>
              <w:t xml:space="preserve">Date </w:t>
            </w:r>
            <w:r w:rsidRPr="00FD6582">
              <w:rPr>
                <w:rFonts w:cs="Arial"/>
                <w:bCs/>
                <w:sz w:val="12"/>
                <w:szCs w:val="14"/>
              </w:rPr>
              <w:t>(Année-Mois-Jour)</w:t>
            </w:r>
          </w:p>
        </w:tc>
        <w:tc>
          <w:tcPr>
            <w:tcW w:w="513" w:type="dxa"/>
            <w:tcBorders>
              <w:bottom w:val="single" w:sz="6" w:space="0" w:color="7F7F7F"/>
              <w:right w:val="single" w:sz="6" w:space="0" w:color="7F7F7F"/>
            </w:tcBorders>
            <w:vAlign w:val="center"/>
          </w:tcPr>
          <w:p w:rsidR="00524D68" w:rsidRPr="005E6209" w:rsidRDefault="00524D68" w:rsidP="00024026">
            <w:pPr>
              <w:pStyle w:val="Sous-titres"/>
              <w:keepNext/>
              <w:tabs>
                <w:tab w:val="left" w:pos="366"/>
              </w:tabs>
              <w:spacing w:line="180" w:lineRule="exact"/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</w:tbl>
    <w:p w:rsidR="00524D68" w:rsidRDefault="00524D68" w:rsidP="00524D68">
      <w:pPr>
        <w:jc w:val="both"/>
        <w:rPr>
          <w:rFonts w:ascii="Arial" w:hAnsi="Arial" w:cs="Arial"/>
          <w:sz w:val="16"/>
        </w:rPr>
      </w:pPr>
    </w:p>
    <w:p w:rsidR="00524D68" w:rsidRDefault="00524D68" w:rsidP="00815FB7">
      <w:pPr>
        <w:jc w:val="both"/>
        <w:rPr>
          <w:rFonts w:ascii="Arial" w:hAnsi="Arial" w:cs="Arial"/>
          <w:sz w:val="16"/>
        </w:rPr>
      </w:pPr>
    </w:p>
    <w:sectPr w:rsidR="00524D68" w:rsidSect="00120E84">
      <w:footerReference w:type="first" r:id="rId31"/>
      <w:type w:val="continuous"/>
      <w:pgSz w:w="12240" w:h="20160" w:code="5"/>
      <w:pgMar w:top="720" w:right="720" w:bottom="720" w:left="720" w:header="0" w:footer="3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0EB" w:rsidRDefault="00B800EB">
      <w:r>
        <w:separator/>
      </w:r>
    </w:p>
  </w:endnote>
  <w:endnote w:type="continuationSeparator" w:id="0">
    <w:p w:rsidR="00B800EB" w:rsidRDefault="00B8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aloult_Cond_Demi_Gras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haloult_Cond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9A6CDF" w:rsidRPr="00446AB7" w:rsidTr="00441F24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p w:rsidR="009A6CDF" w:rsidRPr="00815FB7" w:rsidRDefault="009A6CDF" w:rsidP="00441F24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9A6CDF" w:rsidRPr="00446AB7" w:rsidTr="00441F24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9A6CDF" w:rsidRPr="00446AB7" w:rsidRDefault="009A6CDF" w:rsidP="00441F24">
          <w:pPr>
            <w:pStyle w:val="Pieddepage"/>
            <w:rPr>
              <w:b/>
              <w:bCs/>
            </w:rPr>
          </w:pPr>
        </w:p>
      </w:tc>
    </w:tr>
    <w:tr w:rsidR="009A6CDF" w:rsidRPr="00446AB7" w:rsidTr="002C4000">
      <w:trPr>
        <w:trHeight w:hRule="exact" w:val="240"/>
        <w:jc w:val="center"/>
      </w:trPr>
      <w:tc>
        <w:tcPr>
          <w:tcW w:w="5398" w:type="dxa"/>
          <w:vAlign w:val="center"/>
        </w:tcPr>
        <w:p w:rsidR="009A6CDF" w:rsidRPr="00446AB7" w:rsidRDefault="009A6CDF" w:rsidP="00441F24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V-1321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13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02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9A6CDF" w:rsidRPr="002C4000" w:rsidRDefault="009A6CDF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D51BA5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9A6CDF" w:rsidRPr="00446AB7" w:rsidRDefault="009A6CDF" w:rsidP="002C4000">
          <w:pPr>
            <w:pStyle w:val="Pieddepage"/>
            <w:jc w:val="right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9A6CDF" w:rsidRPr="00C32514" w:rsidRDefault="009A6CDF" w:rsidP="00C3251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9A6CDF" w:rsidRPr="00446AB7" w:rsidTr="00D12A68">
      <w:trPr>
        <w:trHeight w:hRule="exact" w:val="270"/>
        <w:jc w:val="center"/>
      </w:trPr>
      <w:tc>
        <w:tcPr>
          <w:tcW w:w="10797" w:type="dxa"/>
          <w:gridSpan w:val="2"/>
          <w:vAlign w:val="bottom"/>
        </w:tcPr>
        <w:p w:rsidR="009A6CDF" w:rsidRPr="00815FB7" w:rsidRDefault="009A6CDF" w:rsidP="00446AB7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  <w:r w:rsidRPr="001830F7">
            <w:rPr>
              <w:rFonts w:ascii="Arial" w:hAnsi="Arial" w:cs="Arial"/>
              <w:b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9A6CDF" w:rsidRPr="00446AB7" w:rsidTr="002921B5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9A6CDF" w:rsidRPr="00446AB7" w:rsidRDefault="009A6CDF" w:rsidP="00446AB7">
          <w:pPr>
            <w:pStyle w:val="Pieddepage"/>
            <w:rPr>
              <w:b/>
              <w:bCs/>
            </w:rPr>
          </w:pPr>
        </w:p>
      </w:tc>
    </w:tr>
    <w:tr w:rsidR="009A6CDF" w:rsidRPr="00FC4164" w:rsidTr="00441F24">
      <w:trPr>
        <w:trHeight w:hRule="exact" w:val="240"/>
        <w:jc w:val="center"/>
      </w:trPr>
      <w:tc>
        <w:tcPr>
          <w:tcW w:w="5398" w:type="dxa"/>
          <w:vAlign w:val="center"/>
        </w:tcPr>
        <w:p w:rsidR="009A6CDF" w:rsidRPr="00446AB7" w:rsidRDefault="009A6CDF" w:rsidP="00F10BDD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V-1329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9A6CDF" w:rsidRPr="00B30667" w:rsidRDefault="009A6CDF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B30667">
            <w:rPr>
              <w:rFonts w:ascii="Arial" w:hAnsi="Arial" w:cs="Arial"/>
              <w:sz w:val="16"/>
              <w:szCs w:val="16"/>
              <w:lang w:val="fr-FR"/>
            </w:rPr>
            <w:t xml:space="preserve">Section 1 </w:t>
          </w:r>
          <w:r w:rsidR="00B30667" w:rsidRPr="00B30667">
            <w:rPr>
              <w:rFonts w:ascii="Arial" w:hAnsi="Arial" w:cs="Arial"/>
              <w:bCs/>
              <w:sz w:val="16"/>
              <w:szCs w:val="16"/>
            </w:rPr>
            <w:t>–</w:t>
          </w:r>
          <w:r w:rsidRPr="00B30667">
            <w:rPr>
              <w:rFonts w:ascii="Arial" w:hAnsi="Arial" w:cs="Arial"/>
              <w:sz w:val="16"/>
              <w:szCs w:val="16"/>
              <w:lang w:val="fr-FR"/>
            </w:rPr>
            <w:t xml:space="preserve"> Page </w:t>
          </w:r>
          <w:r w:rsidRPr="00B30667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B30667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B30667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9811A2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1</w:t>
          </w:r>
          <w:r w:rsidRPr="00B30667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B30667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B30667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="00573AD8" w:rsidRPr="00B30667">
            <w:rPr>
              <w:rFonts w:ascii="Arial" w:hAnsi="Arial" w:cs="Arial"/>
              <w:b/>
              <w:sz w:val="16"/>
              <w:szCs w:val="16"/>
              <w:lang w:val="fr-FR"/>
            </w:rPr>
            <w:t>2</w:t>
          </w:r>
        </w:p>
        <w:p w:rsidR="009A6CDF" w:rsidRPr="00FC4164" w:rsidRDefault="009A6CDF" w:rsidP="00815FB7">
          <w:pPr>
            <w:pStyle w:val="Pieddepage"/>
            <w:rPr>
              <w:rFonts w:ascii="Arial" w:hAnsi="Arial" w:cs="Arial"/>
              <w:b/>
              <w:bCs/>
              <w:sz w:val="14"/>
              <w:szCs w:val="12"/>
            </w:rPr>
          </w:pPr>
        </w:p>
      </w:tc>
    </w:tr>
  </w:tbl>
  <w:p w:rsidR="009A6CDF" w:rsidRPr="00FC4164" w:rsidRDefault="009A6CDF" w:rsidP="00446AB7">
    <w:pPr>
      <w:pStyle w:val="Pieddepage"/>
      <w:rPr>
        <w:rFonts w:ascii="Arial" w:hAnsi="Arial" w:cs="Arial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9A6CDF" w:rsidRPr="00446AB7" w:rsidTr="002921B5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p w:rsidR="009A6CDF" w:rsidRPr="00815FB7" w:rsidRDefault="009A6CDF" w:rsidP="00446AB7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  <w:r w:rsidRPr="001830F7">
            <w:rPr>
              <w:rFonts w:ascii="Arial" w:hAnsi="Arial" w:cs="Arial"/>
              <w:b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9A6CDF" w:rsidRPr="00446AB7" w:rsidTr="002921B5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9A6CDF" w:rsidRPr="00446AB7" w:rsidRDefault="009A6CDF" w:rsidP="00446AB7">
          <w:pPr>
            <w:pStyle w:val="Pieddepage"/>
            <w:rPr>
              <w:b/>
              <w:bCs/>
            </w:rPr>
          </w:pPr>
        </w:p>
      </w:tc>
    </w:tr>
    <w:tr w:rsidR="009A6CDF" w:rsidRPr="00446AB7" w:rsidTr="00441F24">
      <w:trPr>
        <w:trHeight w:hRule="exact" w:val="240"/>
        <w:jc w:val="center"/>
      </w:trPr>
      <w:tc>
        <w:tcPr>
          <w:tcW w:w="5398" w:type="dxa"/>
          <w:vAlign w:val="center"/>
        </w:tcPr>
        <w:p w:rsidR="009A6CDF" w:rsidRPr="00446AB7" w:rsidRDefault="009A6CDF" w:rsidP="00F10BDD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V-1329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9A6CDF" w:rsidRPr="002C4000" w:rsidRDefault="00B30667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>
            <w:rPr>
              <w:rFonts w:ascii="Arial" w:hAnsi="Arial" w:cs="Arial"/>
              <w:sz w:val="16"/>
              <w:szCs w:val="16"/>
              <w:lang w:val="fr-FR"/>
            </w:rPr>
            <w:t xml:space="preserve">Section 1 </w:t>
          </w:r>
          <w:r w:rsidRPr="00B30667">
            <w:rPr>
              <w:rFonts w:ascii="Arial" w:hAnsi="Arial" w:cs="Arial"/>
              <w:bCs/>
              <w:sz w:val="16"/>
              <w:szCs w:val="16"/>
            </w:rPr>
            <w:t>–</w:t>
          </w:r>
          <w:r w:rsidR="009A6CDF">
            <w:rPr>
              <w:rFonts w:ascii="Arial" w:hAnsi="Arial" w:cs="Arial"/>
              <w:sz w:val="16"/>
              <w:szCs w:val="16"/>
              <w:lang w:val="fr-FR"/>
            </w:rPr>
            <w:t xml:space="preserve"> </w:t>
          </w:r>
          <w:r w:rsidR="009A6CDF"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9811A2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2</w:t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="009A6CDF"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="00573AD8">
            <w:rPr>
              <w:rFonts w:ascii="Arial" w:hAnsi="Arial" w:cs="Arial"/>
              <w:b/>
              <w:sz w:val="16"/>
              <w:szCs w:val="16"/>
              <w:lang w:val="fr-FR"/>
            </w:rPr>
            <w:t>2</w:t>
          </w:r>
        </w:p>
        <w:p w:rsidR="009A6CDF" w:rsidRPr="00446AB7" w:rsidRDefault="009A6CDF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9A6CDF" w:rsidRDefault="009A6CDF" w:rsidP="00446AB7"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9A6CDF" w:rsidRPr="00446AB7" w:rsidTr="00441F24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p w:rsidR="009A6CDF" w:rsidRPr="00815FB7" w:rsidRDefault="009A6CDF" w:rsidP="00441F24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9A6CDF" w:rsidRPr="00446AB7" w:rsidTr="00441F24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9A6CDF" w:rsidRPr="00446AB7" w:rsidRDefault="009A6CDF" w:rsidP="00441F24">
          <w:pPr>
            <w:pStyle w:val="Pieddepage"/>
            <w:rPr>
              <w:b/>
              <w:bCs/>
            </w:rPr>
          </w:pPr>
        </w:p>
      </w:tc>
    </w:tr>
    <w:tr w:rsidR="009A6CDF" w:rsidRPr="00446AB7" w:rsidTr="002C4000">
      <w:trPr>
        <w:trHeight w:hRule="exact" w:val="240"/>
        <w:jc w:val="center"/>
      </w:trPr>
      <w:tc>
        <w:tcPr>
          <w:tcW w:w="5398" w:type="dxa"/>
          <w:vAlign w:val="center"/>
        </w:tcPr>
        <w:p w:rsidR="009A6CDF" w:rsidRPr="00446AB7" w:rsidRDefault="009A6CDF" w:rsidP="00441F24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V-1321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13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02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9A6CDF" w:rsidRPr="002C4000" w:rsidRDefault="009A6CDF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076ACF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2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D51BA5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9A6CDF" w:rsidRPr="00446AB7" w:rsidRDefault="009A6CDF" w:rsidP="002C4000">
          <w:pPr>
            <w:pStyle w:val="Pieddepage"/>
            <w:jc w:val="right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9A6CDF" w:rsidRPr="00C32514" w:rsidRDefault="009A6CDF" w:rsidP="00C32514"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9A6CDF" w:rsidRPr="00446AB7" w:rsidTr="002921B5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p w:rsidR="009A6CDF" w:rsidRPr="00815FB7" w:rsidRDefault="009A6CDF" w:rsidP="00446AB7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  <w:r w:rsidRPr="001830F7">
            <w:rPr>
              <w:rFonts w:ascii="Arial" w:hAnsi="Arial" w:cs="Arial"/>
              <w:b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9A6CDF" w:rsidRPr="00446AB7" w:rsidTr="002921B5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9A6CDF" w:rsidRPr="00446AB7" w:rsidRDefault="009A6CDF" w:rsidP="00446AB7">
          <w:pPr>
            <w:pStyle w:val="Pieddepage"/>
            <w:rPr>
              <w:b/>
              <w:bCs/>
            </w:rPr>
          </w:pPr>
        </w:p>
      </w:tc>
    </w:tr>
    <w:tr w:rsidR="009A6CDF" w:rsidRPr="00446AB7" w:rsidTr="00441F24">
      <w:trPr>
        <w:trHeight w:hRule="exact" w:val="240"/>
        <w:jc w:val="center"/>
      </w:trPr>
      <w:tc>
        <w:tcPr>
          <w:tcW w:w="5398" w:type="dxa"/>
          <w:vAlign w:val="center"/>
        </w:tcPr>
        <w:p w:rsidR="009A6CDF" w:rsidRPr="00446AB7" w:rsidRDefault="009A6CDF" w:rsidP="00F10BDD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V-1329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9A6CDF" w:rsidRPr="002C4000" w:rsidRDefault="00B30667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>
            <w:rPr>
              <w:rFonts w:ascii="Arial" w:hAnsi="Arial" w:cs="Arial"/>
              <w:sz w:val="16"/>
              <w:szCs w:val="16"/>
              <w:lang w:val="fr-FR"/>
            </w:rPr>
            <w:t xml:space="preserve">Section 2 </w:t>
          </w:r>
          <w:r w:rsidRPr="00B30667">
            <w:rPr>
              <w:rFonts w:ascii="Arial" w:hAnsi="Arial" w:cs="Arial"/>
              <w:bCs/>
              <w:sz w:val="16"/>
              <w:szCs w:val="16"/>
            </w:rPr>
            <w:t>–</w:t>
          </w:r>
          <w:r w:rsidR="009A6CDF">
            <w:rPr>
              <w:rFonts w:ascii="Arial" w:hAnsi="Arial" w:cs="Arial"/>
              <w:sz w:val="16"/>
              <w:szCs w:val="16"/>
              <w:lang w:val="fr-FR"/>
            </w:rPr>
            <w:t xml:space="preserve"> </w:t>
          </w:r>
          <w:r w:rsidR="009A6CDF"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9811A2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2</w:t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="009A6CDF"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="009A6CDF"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="00573AD8">
            <w:rPr>
              <w:rFonts w:ascii="Arial" w:hAnsi="Arial" w:cs="Arial"/>
              <w:b/>
              <w:sz w:val="16"/>
              <w:szCs w:val="16"/>
              <w:lang w:val="fr-FR"/>
            </w:rPr>
            <w:t>3</w:t>
          </w:r>
        </w:p>
        <w:p w:rsidR="009A6CDF" w:rsidRPr="00446AB7" w:rsidRDefault="009A6CDF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9A6CDF" w:rsidRDefault="009A6CDF" w:rsidP="00446AB7">
    <w:pPr>
      <w:pStyle w:val="Pieddepag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9A6CDF" w:rsidRPr="00446AB7" w:rsidTr="002921B5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p w:rsidR="009A6CDF" w:rsidRPr="00815FB7" w:rsidRDefault="009A6CDF" w:rsidP="00446AB7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  <w:r w:rsidRPr="001830F7">
            <w:rPr>
              <w:rFonts w:ascii="Arial" w:hAnsi="Arial" w:cs="Arial"/>
              <w:b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9A6CDF" w:rsidRPr="00446AB7" w:rsidTr="002921B5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9A6CDF" w:rsidRPr="00446AB7" w:rsidRDefault="009A6CDF" w:rsidP="00446AB7">
          <w:pPr>
            <w:pStyle w:val="Pieddepage"/>
            <w:rPr>
              <w:b/>
              <w:bCs/>
            </w:rPr>
          </w:pPr>
        </w:p>
      </w:tc>
    </w:tr>
    <w:tr w:rsidR="009A6CDF" w:rsidRPr="00446AB7" w:rsidTr="00441F24">
      <w:trPr>
        <w:trHeight w:hRule="exact" w:val="240"/>
        <w:jc w:val="center"/>
      </w:trPr>
      <w:tc>
        <w:tcPr>
          <w:tcW w:w="5398" w:type="dxa"/>
          <w:vAlign w:val="center"/>
        </w:tcPr>
        <w:p w:rsidR="009A6CDF" w:rsidRPr="00446AB7" w:rsidRDefault="009A6CDF" w:rsidP="00F10BDD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V-1329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9A6CDF" w:rsidRPr="002C4000" w:rsidRDefault="009A6CDF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>
            <w:rPr>
              <w:rFonts w:ascii="Arial" w:hAnsi="Arial" w:cs="Arial"/>
              <w:sz w:val="16"/>
              <w:szCs w:val="16"/>
              <w:lang w:val="fr-FR"/>
            </w:rPr>
            <w:t xml:space="preserve">Section 2 -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076ACF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2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D51BA5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9A6CDF" w:rsidRPr="00446AB7" w:rsidRDefault="009A6CDF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9A6CDF" w:rsidRDefault="009A6CDF" w:rsidP="00446AB7">
    <w:pPr>
      <w:pStyle w:val="Pieddepage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0B042D" w:rsidRPr="00446AB7" w:rsidTr="002921B5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p w:rsidR="000B042D" w:rsidRPr="00815FB7" w:rsidRDefault="000B042D" w:rsidP="00446AB7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  <w:r w:rsidRPr="001830F7">
            <w:rPr>
              <w:rFonts w:ascii="Arial" w:hAnsi="Arial" w:cs="Arial"/>
              <w:b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0B042D" w:rsidRPr="00446AB7" w:rsidTr="002921B5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0B042D" w:rsidRPr="00446AB7" w:rsidRDefault="000B042D" w:rsidP="00446AB7">
          <w:pPr>
            <w:pStyle w:val="Pieddepage"/>
            <w:rPr>
              <w:b/>
              <w:bCs/>
            </w:rPr>
          </w:pPr>
        </w:p>
      </w:tc>
    </w:tr>
    <w:tr w:rsidR="000B042D" w:rsidRPr="00446AB7" w:rsidTr="00441F24">
      <w:trPr>
        <w:trHeight w:hRule="exact" w:val="240"/>
        <w:jc w:val="center"/>
      </w:trPr>
      <w:tc>
        <w:tcPr>
          <w:tcW w:w="5398" w:type="dxa"/>
          <w:vAlign w:val="center"/>
        </w:tcPr>
        <w:p w:rsidR="000B042D" w:rsidRPr="00446AB7" w:rsidRDefault="000B042D" w:rsidP="00F10BDD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V-1329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0B042D" w:rsidRPr="002C4000" w:rsidRDefault="000B042D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>
            <w:rPr>
              <w:rFonts w:ascii="Arial" w:hAnsi="Arial" w:cs="Arial"/>
              <w:sz w:val="16"/>
              <w:szCs w:val="16"/>
              <w:lang w:val="fr-FR"/>
            </w:rPr>
            <w:t xml:space="preserve">Section 2 </w:t>
          </w:r>
          <w:r w:rsidR="00B30667" w:rsidRPr="00B30667">
            <w:rPr>
              <w:rFonts w:ascii="Arial" w:hAnsi="Arial" w:cs="Arial"/>
              <w:bCs/>
              <w:sz w:val="16"/>
              <w:szCs w:val="16"/>
            </w:rPr>
            <w:t>–</w:t>
          </w:r>
          <w:r>
            <w:rPr>
              <w:rFonts w:ascii="Arial" w:hAnsi="Arial" w:cs="Arial"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9811A2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="00573AD8">
            <w:rPr>
              <w:rFonts w:ascii="Arial" w:hAnsi="Arial" w:cs="Arial"/>
              <w:b/>
              <w:sz w:val="16"/>
              <w:szCs w:val="16"/>
              <w:lang w:val="fr-FR"/>
            </w:rPr>
            <w:t>3</w:t>
          </w:r>
        </w:p>
        <w:p w:rsidR="000B042D" w:rsidRPr="00446AB7" w:rsidRDefault="000B042D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0B042D" w:rsidRDefault="000B042D" w:rsidP="00446AB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0EB" w:rsidRDefault="00B800EB">
      <w:r>
        <w:separator/>
      </w:r>
    </w:p>
  </w:footnote>
  <w:footnote w:type="continuationSeparator" w:id="0">
    <w:p w:rsidR="00B800EB" w:rsidRDefault="00B80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CDF" w:rsidRDefault="009A6CD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7FC8"/>
    <w:multiLevelType w:val="hybridMultilevel"/>
    <w:tmpl w:val="D06A1E76"/>
    <w:lvl w:ilvl="0" w:tplc="550E8A9A">
      <w:start w:val="1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DC1AE9"/>
    <w:multiLevelType w:val="hybridMultilevel"/>
    <w:tmpl w:val="6A0E03DA"/>
    <w:lvl w:ilvl="0" w:tplc="131090D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EC1E8D"/>
    <w:multiLevelType w:val="hybridMultilevel"/>
    <w:tmpl w:val="95D6B320"/>
    <w:lvl w:ilvl="0" w:tplc="D6643132">
      <w:start w:val="1"/>
      <w:numFmt w:val="bullet"/>
      <w:lvlText w:val=""/>
      <w:lvlJc w:val="left"/>
      <w:pPr>
        <w:tabs>
          <w:tab w:val="num" w:pos="480"/>
        </w:tabs>
        <w:ind w:left="420" w:hanging="30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cumentProtection w:edit="forms" w:enforcement="1" w:cryptProviderType="rsaAES" w:cryptAlgorithmClass="hash" w:cryptAlgorithmType="typeAny" w:cryptAlgorithmSid="14" w:cryptSpinCount="100000" w:hash="AvZvk9mJA2zkVlh1nSBN+73m0pvSkjFBIMtUQcGnlXbKHpx5JO2xZVKV0d2EP4/FoB/oqOQU3lJ2Ny5wYYXLlw==" w:salt="KODwhoxUcjh++9y9dWKMiw=="/>
  <w:defaultTabStop w:val="720"/>
  <w:consecutiveHyphenLimit w:val="1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BA5"/>
    <w:rsid w:val="00001366"/>
    <w:rsid w:val="00016B29"/>
    <w:rsid w:val="00024026"/>
    <w:rsid w:val="00035D57"/>
    <w:rsid w:val="00040582"/>
    <w:rsid w:val="00053623"/>
    <w:rsid w:val="000663C2"/>
    <w:rsid w:val="00075C8A"/>
    <w:rsid w:val="00076ACF"/>
    <w:rsid w:val="000809AA"/>
    <w:rsid w:val="00095A22"/>
    <w:rsid w:val="00095E2B"/>
    <w:rsid w:val="00096A84"/>
    <w:rsid w:val="000A2045"/>
    <w:rsid w:val="000B042D"/>
    <w:rsid w:val="000B7FFE"/>
    <w:rsid w:val="000C13C2"/>
    <w:rsid w:val="000D0D6F"/>
    <w:rsid w:val="000E19FE"/>
    <w:rsid w:val="00120E84"/>
    <w:rsid w:val="0012696A"/>
    <w:rsid w:val="001305B2"/>
    <w:rsid w:val="001349AF"/>
    <w:rsid w:val="00156AAC"/>
    <w:rsid w:val="001737F0"/>
    <w:rsid w:val="001805D6"/>
    <w:rsid w:val="00182C48"/>
    <w:rsid w:val="001830F7"/>
    <w:rsid w:val="00185DE3"/>
    <w:rsid w:val="00195350"/>
    <w:rsid w:val="001965FD"/>
    <w:rsid w:val="00197E24"/>
    <w:rsid w:val="001A74D5"/>
    <w:rsid w:val="001C2C86"/>
    <w:rsid w:val="001D1283"/>
    <w:rsid w:val="001D5FBC"/>
    <w:rsid w:val="001F2A27"/>
    <w:rsid w:val="00202D3A"/>
    <w:rsid w:val="00222C5C"/>
    <w:rsid w:val="00226008"/>
    <w:rsid w:val="002542EF"/>
    <w:rsid w:val="00266CA7"/>
    <w:rsid w:val="00282225"/>
    <w:rsid w:val="002921B5"/>
    <w:rsid w:val="0029521A"/>
    <w:rsid w:val="002A561C"/>
    <w:rsid w:val="002A6C13"/>
    <w:rsid w:val="002C1974"/>
    <w:rsid w:val="002C4000"/>
    <w:rsid w:val="002D182E"/>
    <w:rsid w:val="002E4FF9"/>
    <w:rsid w:val="002F2119"/>
    <w:rsid w:val="003079A3"/>
    <w:rsid w:val="0031390E"/>
    <w:rsid w:val="00315A3E"/>
    <w:rsid w:val="00340A26"/>
    <w:rsid w:val="003424E5"/>
    <w:rsid w:val="0035736D"/>
    <w:rsid w:val="003619C2"/>
    <w:rsid w:val="003818B2"/>
    <w:rsid w:val="00385E9C"/>
    <w:rsid w:val="0039489A"/>
    <w:rsid w:val="00395377"/>
    <w:rsid w:val="003B1ACF"/>
    <w:rsid w:val="003C0D2C"/>
    <w:rsid w:val="003C25D4"/>
    <w:rsid w:val="003C57A1"/>
    <w:rsid w:val="003C5D96"/>
    <w:rsid w:val="003D44EE"/>
    <w:rsid w:val="003D5370"/>
    <w:rsid w:val="003E0180"/>
    <w:rsid w:val="003E4F80"/>
    <w:rsid w:val="003E7556"/>
    <w:rsid w:val="003F7B31"/>
    <w:rsid w:val="00401575"/>
    <w:rsid w:val="0043208B"/>
    <w:rsid w:val="00432495"/>
    <w:rsid w:val="00435D59"/>
    <w:rsid w:val="00441F24"/>
    <w:rsid w:val="00446AB7"/>
    <w:rsid w:val="00446BE9"/>
    <w:rsid w:val="0045439B"/>
    <w:rsid w:val="00462865"/>
    <w:rsid w:val="00475FB4"/>
    <w:rsid w:val="00486FE6"/>
    <w:rsid w:val="004A115B"/>
    <w:rsid w:val="004A32F7"/>
    <w:rsid w:val="004A6782"/>
    <w:rsid w:val="004B177D"/>
    <w:rsid w:val="004B57FE"/>
    <w:rsid w:val="004D340F"/>
    <w:rsid w:val="004E2E01"/>
    <w:rsid w:val="004F3F5E"/>
    <w:rsid w:val="004F56CC"/>
    <w:rsid w:val="004F68EF"/>
    <w:rsid w:val="004F74A3"/>
    <w:rsid w:val="00500117"/>
    <w:rsid w:val="00504723"/>
    <w:rsid w:val="005154BB"/>
    <w:rsid w:val="00522E16"/>
    <w:rsid w:val="00524D68"/>
    <w:rsid w:val="00527584"/>
    <w:rsid w:val="00536A87"/>
    <w:rsid w:val="005440C9"/>
    <w:rsid w:val="005478F0"/>
    <w:rsid w:val="00571797"/>
    <w:rsid w:val="00573AD8"/>
    <w:rsid w:val="005759AB"/>
    <w:rsid w:val="00592FA4"/>
    <w:rsid w:val="00595D8B"/>
    <w:rsid w:val="00597C96"/>
    <w:rsid w:val="005A1271"/>
    <w:rsid w:val="005B1E43"/>
    <w:rsid w:val="005B31B6"/>
    <w:rsid w:val="005C22F8"/>
    <w:rsid w:val="005C3E13"/>
    <w:rsid w:val="005C40ED"/>
    <w:rsid w:val="005D40AC"/>
    <w:rsid w:val="005D7C49"/>
    <w:rsid w:val="005E371B"/>
    <w:rsid w:val="005E4204"/>
    <w:rsid w:val="005E6209"/>
    <w:rsid w:val="005F1AB7"/>
    <w:rsid w:val="005F2937"/>
    <w:rsid w:val="005F30F6"/>
    <w:rsid w:val="005F5988"/>
    <w:rsid w:val="0062459A"/>
    <w:rsid w:val="006318A3"/>
    <w:rsid w:val="00672E4B"/>
    <w:rsid w:val="0068295F"/>
    <w:rsid w:val="006878C4"/>
    <w:rsid w:val="00690D2A"/>
    <w:rsid w:val="00694532"/>
    <w:rsid w:val="006C375E"/>
    <w:rsid w:val="006D2382"/>
    <w:rsid w:val="006D574B"/>
    <w:rsid w:val="006D7BBF"/>
    <w:rsid w:val="006E5A1A"/>
    <w:rsid w:val="007043F3"/>
    <w:rsid w:val="00705371"/>
    <w:rsid w:val="0071054E"/>
    <w:rsid w:val="007138FE"/>
    <w:rsid w:val="00717335"/>
    <w:rsid w:val="00721A53"/>
    <w:rsid w:val="00724F4E"/>
    <w:rsid w:val="007329B0"/>
    <w:rsid w:val="00737447"/>
    <w:rsid w:val="0077295C"/>
    <w:rsid w:val="007766CF"/>
    <w:rsid w:val="0078614C"/>
    <w:rsid w:val="00790BC3"/>
    <w:rsid w:val="007A3678"/>
    <w:rsid w:val="007A6F50"/>
    <w:rsid w:val="007B07FC"/>
    <w:rsid w:val="007B12EA"/>
    <w:rsid w:val="007B4D1C"/>
    <w:rsid w:val="007B537D"/>
    <w:rsid w:val="007C25BF"/>
    <w:rsid w:val="007C743C"/>
    <w:rsid w:val="007C7F42"/>
    <w:rsid w:val="007D3669"/>
    <w:rsid w:val="007D5CF3"/>
    <w:rsid w:val="007E0C9C"/>
    <w:rsid w:val="007F133A"/>
    <w:rsid w:val="008004AB"/>
    <w:rsid w:val="00813818"/>
    <w:rsid w:val="00815FB7"/>
    <w:rsid w:val="0085632F"/>
    <w:rsid w:val="00867DAE"/>
    <w:rsid w:val="008818C4"/>
    <w:rsid w:val="00884679"/>
    <w:rsid w:val="00886631"/>
    <w:rsid w:val="008979B0"/>
    <w:rsid w:val="008B23B9"/>
    <w:rsid w:val="008D4AB7"/>
    <w:rsid w:val="008D7D7E"/>
    <w:rsid w:val="008E18CA"/>
    <w:rsid w:val="009004D4"/>
    <w:rsid w:val="009350F6"/>
    <w:rsid w:val="009429F8"/>
    <w:rsid w:val="0094321B"/>
    <w:rsid w:val="00957FCD"/>
    <w:rsid w:val="00980D0E"/>
    <w:rsid w:val="009811A2"/>
    <w:rsid w:val="00992F54"/>
    <w:rsid w:val="009A6CDF"/>
    <w:rsid w:val="009B74AB"/>
    <w:rsid w:val="009C5CE2"/>
    <w:rsid w:val="009E77BD"/>
    <w:rsid w:val="00A10DD6"/>
    <w:rsid w:val="00A11129"/>
    <w:rsid w:val="00A14152"/>
    <w:rsid w:val="00A149A9"/>
    <w:rsid w:val="00A432E0"/>
    <w:rsid w:val="00A879BE"/>
    <w:rsid w:val="00A96F0B"/>
    <w:rsid w:val="00AA10D3"/>
    <w:rsid w:val="00AC1D70"/>
    <w:rsid w:val="00AC5E73"/>
    <w:rsid w:val="00AC700F"/>
    <w:rsid w:val="00AD45E2"/>
    <w:rsid w:val="00B01C8B"/>
    <w:rsid w:val="00B03CED"/>
    <w:rsid w:val="00B0778E"/>
    <w:rsid w:val="00B101EC"/>
    <w:rsid w:val="00B16DC0"/>
    <w:rsid w:val="00B24AE8"/>
    <w:rsid w:val="00B276C2"/>
    <w:rsid w:val="00B30667"/>
    <w:rsid w:val="00B4020C"/>
    <w:rsid w:val="00B42EE9"/>
    <w:rsid w:val="00B46167"/>
    <w:rsid w:val="00B54EE2"/>
    <w:rsid w:val="00B61BCB"/>
    <w:rsid w:val="00B800EB"/>
    <w:rsid w:val="00B80AD8"/>
    <w:rsid w:val="00B864D5"/>
    <w:rsid w:val="00B8686B"/>
    <w:rsid w:val="00BA0406"/>
    <w:rsid w:val="00BA5A9E"/>
    <w:rsid w:val="00BA6AD8"/>
    <w:rsid w:val="00BC4F17"/>
    <w:rsid w:val="00BE28BF"/>
    <w:rsid w:val="00BF1EFF"/>
    <w:rsid w:val="00C014D0"/>
    <w:rsid w:val="00C07178"/>
    <w:rsid w:val="00C14660"/>
    <w:rsid w:val="00C20712"/>
    <w:rsid w:val="00C221E1"/>
    <w:rsid w:val="00C23883"/>
    <w:rsid w:val="00C30F94"/>
    <w:rsid w:val="00C32514"/>
    <w:rsid w:val="00C64D84"/>
    <w:rsid w:val="00C8046C"/>
    <w:rsid w:val="00C9547A"/>
    <w:rsid w:val="00C97E5D"/>
    <w:rsid w:val="00CB0875"/>
    <w:rsid w:val="00CB138D"/>
    <w:rsid w:val="00CC26BA"/>
    <w:rsid w:val="00CE4DCB"/>
    <w:rsid w:val="00CF0487"/>
    <w:rsid w:val="00CF496F"/>
    <w:rsid w:val="00CF618C"/>
    <w:rsid w:val="00CF75E0"/>
    <w:rsid w:val="00CF7BFE"/>
    <w:rsid w:val="00D00A21"/>
    <w:rsid w:val="00D074D8"/>
    <w:rsid w:val="00D11DF4"/>
    <w:rsid w:val="00D12A68"/>
    <w:rsid w:val="00D51BA5"/>
    <w:rsid w:val="00D520BA"/>
    <w:rsid w:val="00D74330"/>
    <w:rsid w:val="00D85959"/>
    <w:rsid w:val="00DB7168"/>
    <w:rsid w:val="00DC2689"/>
    <w:rsid w:val="00DC393B"/>
    <w:rsid w:val="00DC55BD"/>
    <w:rsid w:val="00DC6B86"/>
    <w:rsid w:val="00DE04D8"/>
    <w:rsid w:val="00DE476D"/>
    <w:rsid w:val="00E13497"/>
    <w:rsid w:val="00E13FCD"/>
    <w:rsid w:val="00E277DF"/>
    <w:rsid w:val="00E36B68"/>
    <w:rsid w:val="00E74DA9"/>
    <w:rsid w:val="00E77BE6"/>
    <w:rsid w:val="00E84394"/>
    <w:rsid w:val="00E96565"/>
    <w:rsid w:val="00EC3E4C"/>
    <w:rsid w:val="00ED3A88"/>
    <w:rsid w:val="00EE18CE"/>
    <w:rsid w:val="00EF2946"/>
    <w:rsid w:val="00F03277"/>
    <w:rsid w:val="00F06321"/>
    <w:rsid w:val="00F070DB"/>
    <w:rsid w:val="00F10BDD"/>
    <w:rsid w:val="00F30BC8"/>
    <w:rsid w:val="00F31B8B"/>
    <w:rsid w:val="00F47692"/>
    <w:rsid w:val="00F61E16"/>
    <w:rsid w:val="00F81288"/>
    <w:rsid w:val="00F83D8D"/>
    <w:rsid w:val="00F8582E"/>
    <w:rsid w:val="00F861E2"/>
    <w:rsid w:val="00F9244E"/>
    <w:rsid w:val="00F94F30"/>
    <w:rsid w:val="00FA40ED"/>
    <w:rsid w:val="00FB000B"/>
    <w:rsid w:val="00FC4164"/>
    <w:rsid w:val="00FC4427"/>
    <w:rsid w:val="00FD658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8EF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sescocher">
    <w:name w:val="Cases à cocher"/>
    <w:basedOn w:val="Normal"/>
    <w:rsid w:val="004F68EF"/>
    <w:pPr>
      <w:spacing w:before="120" w:line="200" w:lineRule="exact"/>
      <w:ind w:left="60"/>
    </w:pPr>
    <w:rPr>
      <w:rFonts w:ascii="Arial" w:hAnsi="Arial"/>
      <w:sz w:val="22"/>
      <w:szCs w:val="20"/>
    </w:rPr>
  </w:style>
  <w:style w:type="paragraph" w:customStyle="1" w:styleId="Dsignation">
    <w:name w:val="Désignation"/>
    <w:basedOn w:val="Normal"/>
    <w:rsid w:val="004F68EF"/>
    <w:pPr>
      <w:tabs>
        <w:tab w:val="center" w:pos="4703"/>
        <w:tab w:val="right" w:pos="9406"/>
      </w:tabs>
      <w:spacing w:line="200" w:lineRule="exact"/>
      <w:jc w:val="center"/>
    </w:pPr>
    <w:rPr>
      <w:rFonts w:ascii="Arial" w:hAnsi="Arial"/>
      <w:b/>
      <w:smallCaps/>
      <w:sz w:val="20"/>
      <w:szCs w:val="20"/>
    </w:rPr>
  </w:style>
  <w:style w:type="paragraph" w:customStyle="1" w:styleId="Noformulaire">
    <w:name w:val="No formulaire"/>
    <w:basedOn w:val="Normal"/>
    <w:rsid w:val="004F68EF"/>
    <w:pPr>
      <w:spacing w:before="40"/>
    </w:pPr>
    <w:rPr>
      <w:rFonts w:ascii="Arial" w:hAnsi="Arial"/>
      <w:b/>
      <w:sz w:val="12"/>
      <w:szCs w:val="20"/>
    </w:rPr>
  </w:style>
  <w:style w:type="paragraph" w:customStyle="1" w:styleId="Sous-titres">
    <w:name w:val="Sous-titres"/>
    <w:basedOn w:val="Normal"/>
    <w:rsid w:val="004F68EF"/>
    <w:pPr>
      <w:tabs>
        <w:tab w:val="right" w:pos="8504"/>
      </w:tabs>
      <w:spacing w:line="200" w:lineRule="exact"/>
      <w:ind w:left="60"/>
    </w:pPr>
    <w:rPr>
      <w:rFonts w:ascii="Arial" w:hAnsi="Arial"/>
      <w:sz w:val="16"/>
      <w:szCs w:val="20"/>
    </w:rPr>
  </w:style>
  <w:style w:type="paragraph" w:customStyle="1" w:styleId="Titres">
    <w:name w:val="Titres"/>
    <w:basedOn w:val="Normal"/>
    <w:rsid w:val="004F68EF"/>
    <w:pPr>
      <w:tabs>
        <w:tab w:val="right" w:pos="8504"/>
      </w:tabs>
      <w:spacing w:line="280" w:lineRule="exact"/>
      <w:ind w:right="58"/>
      <w:jc w:val="right"/>
    </w:pPr>
    <w:rPr>
      <w:rFonts w:ascii="Arial" w:hAnsi="Arial"/>
      <w:b/>
      <w:szCs w:val="20"/>
    </w:rPr>
  </w:style>
  <w:style w:type="paragraph" w:customStyle="1" w:styleId="Titressections">
    <w:name w:val="Titres sections"/>
    <w:basedOn w:val="Normal"/>
    <w:rsid w:val="004F68EF"/>
    <w:pPr>
      <w:tabs>
        <w:tab w:val="left" w:pos="270"/>
        <w:tab w:val="center" w:pos="4252"/>
        <w:tab w:val="right" w:pos="8504"/>
      </w:tabs>
      <w:spacing w:line="200" w:lineRule="exact"/>
      <w:ind w:left="60"/>
    </w:pPr>
    <w:rPr>
      <w:rFonts w:ascii="Arial" w:hAnsi="Arial"/>
      <w:b/>
      <w:sz w:val="16"/>
      <w:szCs w:val="20"/>
    </w:rPr>
  </w:style>
  <w:style w:type="paragraph" w:customStyle="1" w:styleId="Variables">
    <w:name w:val="Variables"/>
    <w:basedOn w:val="Normal"/>
    <w:rsid w:val="004F68EF"/>
    <w:pPr>
      <w:spacing w:line="240" w:lineRule="exact"/>
      <w:ind w:left="60"/>
    </w:pPr>
    <w:rPr>
      <w:szCs w:val="20"/>
    </w:rPr>
  </w:style>
  <w:style w:type="paragraph" w:customStyle="1" w:styleId="Variablescentres">
    <w:name w:val="Variables centrées"/>
    <w:basedOn w:val="Variables"/>
    <w:rsid w:val="004F68EF"/>
    <w:pPr>
      <w:ind w:left="0"/>
      <w:jc w:val="center"/>
    </w:pPr>
  </w:style>
  <w:style w:type="paragraph" w:styleId="En-tte">
    <w:name w:val="header"/>
    <w:basedOn w:val="Normal"/>
    <w:semiHidden/>
    <w:rsid w:val="004F68EF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rsid w:val="004F68EF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sid w:val="004F68EF"/>
    <w:rPr>
      <w:color w:val="0000FF"/>
      <w:u w:val="single"/>
    </w:rPr>
  </w:style>
  <w:style w:type="character" w:customStyle="1" w:styleId="PieddepageCar">
    <w:name w:val="Pied de page Car"/>
    <w:link w:val="Pieddepage"/>
    <w:uiPriority w:val="99"/>
    <w:rsid w:val="00446AB7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A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46AB7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815FB7"/>
    <w:rPr>
      <w:sz w:val="24"/>
      <w:szCs w:val="24"/>
      <w:lang w:eastAsia="en-US"/>
    </w:rPr>
  </w:style>
  <w:style w:type="paragraph" w:customStyle="1" w:styleId="reportNumPro">
    <w:name w:val="report Num Pro"/>
    <w:qFormat/>
    <w:rsid w:val="00522E16"/>
    <w:pPr>
      <w:spacing w:line="200" w:lineRule="exact"/>
      <w:ind w:right="320"/>
      <w:jc w:val="right"/>
    </w:pPr>
    <w:rPr>
      <w:bCs/>
      <w:noProof/>
      <w:szCs w:val="16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524D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4D6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4D68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4D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4D68"/>
    <w:rPr>
      <w:b/>
      <w:bCs/>
      <w:lang w:eastAsia="en-US"/>
    </w:rPr>
  </w:style>
  <w:style w:type="paragraph" w:styleId="Rvision">
    <w:name w:val="Revision"/>
    <w:hidden/>
    <w:uiPriority w:val="99"/>
    <w:semiHidden/>
    <w:rsid w:val="00524D68"/>
    <w:rPr>
      <w:sz w:val="24"/>
      <w:szCs w:val="24"/>
      <w:lang w:eastAsia="en-US"/>
    </w:rPr>
  </w:style>
  <w:style w:type="character" w:styleId="Textedelespacerserv">
    <w:name w:val="Placeholder Text"/>
    <w:uiPriority w:val="99"/>
    <w:semiHidden/>
    <w:rsid w:val="009E77B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8EF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sescocher">
    <w:name w:val="Cases à cocher"/>
    <w:basedOn w:val="Normal"/>
    <w:rsid w:val="004F68EF"/>
    <w:pPr>
      <w:spacing w:before="120" w:line="200" w:lineRule="exact"/>
      <w:ind w:left="60"/>
    </w:pPr>
    <w:rPr>
      <w:rFonts w:ascii="Arial" w:hAnsi="Arial"/>
      <w:sz w:val="22"/>
      <w:szCs w:val="20"/>
    </w:rPr>
  </w:style>
  <w:style w:type="paragraph" w:customStyle="1" w:styleId="Dsignation">
    <w:name w:val="Désignation"/>
    <w:basedOn w:val="Normal"/>
    <w:rsid w:val="004F68EF"/>
    <w:pPr>
      <w:tabs>
        <w:tab w:val="center" w:pos="4703"/>
        <w:tab w:val="right" w:pos="9406"/>
      </w:tabs>
      <w:spacing w:line="200" w:lineRule="exact"/>
      <w:jc w:val="center"/>
    </w:pPr>
    <w:rPr>
      <w:rFonts w:ascii="Arial" w:hAnsi="Arial"/>
      <w:b/>
      <w:smallCaps/>
      <w:sz w:val="20"/>
      <w:szCs w:val="20"/>
    </w:rPr>
  </w:style>
  <w:style w:type="paragraph" w:customStyle="1" w:styleId="Noformulaire">
    <w:name w:val="No formulaire"/>
    <w:basedOn w:val="Normal"/>
    <w:rsid w:val="004F68EF"/>
    <w:pPr>
      <w:spacing w:before="40"/>
    </w:pPr>
    <w:rPr>
      <w:rFonts w:ascii="Arial" w:hAnsi="Arial"/>
      <w:b/>
      <w:sz w:val="12"/>
      <w:szCs w:val="20"/>
    </w:rPr>
  </w:style>
  <w:style w:type="paragraph" w:customStyle="1" w:styleId="Sous-titres">
    <w:name w:val="Sous-titres"/>
    <w:basedOn w:val="Normal"/>
    <w:rsid w:val="004F68EF"/>
    <w:pPr>
      <w:tabs>
        <w:tab w:val="right" w:pos="8504"/>
      </w:tabs>
      <w:spacing w:line="200" w:lineRule="exact"/>
      <w:ind w:left="60"/>
    </w:pPr>
    <w:rPr>
      <w:rFonts w:ascii="Arial" w:hAnsi="Arial"/>
      <w:sz w:val="16"/>
      <w:szCs w:val="20"/>
    </w:rPr>
  </w:style>
  <w:style w:type="paragraph" w:customStyle="1" w:styleId="Titres">
    <w:name w:val="Titres"/>
    <w:basedOn w:val="Normal"/>
    <w:rsid w:val="004F68EF"/>
    <w:pPr>
      <w:tabs>
        <w:tab w:val="right" w:pos="8504"/>
      </w:tabs>
      <w:spacing w:line="280" w:lineRule="exact"/>
      <w:ind w:right="58"/>
      <w:jc w:val="right"/>
    </w:pPr>
    <w:rPr>
      <w:rFonts w:ascii="Arial" w:hAnsi="Arial"/>
      <w:b/>
      <w:szCs w:val="20"/>
    </w:rPr>
  </w:style>
  <w:style w:type="paragraph" w:customStyle="1" w:styleId="Titressections">
    <w:name w:val="Titres sections"/>
    <w:basedOn w:val="Normal"/>
    <w:rsid w:val="004F68EF"/>
    <w:pPr>
      <w:tabs>
        <w:tab w:val="left" w:pos="270"/>
        <w:tab w:val="center" w:pos="4252"/>
        <w:tab w:val="right" w:pos="8504"/>
      </w:tabs>
      <w:spacing w:line="200" w:lineRule="exact"/>
      <w:ind w:left="60"/>
    </w:pPr>
    <w:rPr>
      <w:rFonts w:ascii="Arial" w:hAnsi="Arial"/>
      <w:b/>
      <w:sz w:val="16"/>
      <w:szCs w:val="20"/>
    </w:rPr>
  </w:style>
  <w:style w:type="paragraph" w:customStyle="1" w:styleId="Variables">
    <w:name w:val="Variables"/>
    <w:basedOn w:val="Normal"/>
    <w:rsid w:val="004F68EF"/>
    <w:pPr>
      <w:spacing w:line="240" w:lineRule="exact"/>
      <w:ind w:left="60"/>
    </w:pPr>
    <w:rPr>
      <w:szCs w:val="20"/>
    </w:rPr>
  </w:style>
  <w:style w:type="paragraph" w:customStyle="1" w:styleId="Variablescentres">
    <w:name w:val="Variables centrées"/>
    <w:basedOn w:val="Variables"/>
    <w:rsid w:val="004F68EF"/>
    <w:pPr>
      <w:ind w:left="0"/>
      <w:jc w:val="center"/>
    </w:pPr>
  </w:style>
  <w:style w:type="paragraph" w:styleId="En-tte">
    <w:name w:val="header"/>
    <w:basedOn w:val="Normal"/>
    <w:semiHidden/>
    <w:rsid w:val="004F68EF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rsid w:val="004F68EF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sid w:val="004F68EF"/>
    <w:rPr>
      <w:color w:val="0000FF"/>
      <w:u w:val="single"/>
    </w:rPr>
  </w:style>
  <w:style w:type="character" w:customStyle="1" w:styleId="PieddepageCar">
    <w:name w:val="Pied de page Car"/>
    <w:link w:val="Pieddepage"/>
    <w:uiPriority w:val="99"/>
    <w:rsid w:val="00446AB7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A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46AB7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815FB7"/>
    <w:rPr>
      <w:sz w:val="24"/>
      <w:szCs w:val="24"/>
      <w:lang w:eastAsia="en-US"/>
    </w:rPr>
  </w:style>
  <w:style w:type="paragraph" w:customStyle="1" w:styleId="reportNumPro">
    <w:name w:val="report Num Pro"/>
    <w:qFormat/>
    <w:rsid w:val="00522E16"/>
    <w:pPr>
      <w:spacing w:line="200" w:lineRule="exact"/>
      <w:ind w:right="320"/>
      <w:jc w:val="right"/>
    </w:pPr>
    <w:rPr>
      <w:bCs/>
      <w:noProof/>
      <w:szCs w:val="16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524D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4D6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4D68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4D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4D68"/>
    <w:rPr>
      <w:b/>
      <w:bCs/>
      <w:lang w:eastAsia="en-US"/>
    </w:rPr>
  </w:style>
  <w:style w:type="paragraph" w:styleId="Rvision">
    <w:name w:val="Revision"/>
    <w:hidden/>
    <w:uiPriority w:val="99"/>
    <w:semiHidden/>
    <w:rsid w:val="00524D68"/>
    <w:rPr>
      <w:sz w:val="24"/>
      <w:szCs w:val="24"/>
      <w:lang w:eastAsia="en-US"/>
    </w:rPr>
  </w:style>
  <w:style w:type="character" w:styleId="Textedelespacerserv">
    <w:name w:val="Placeholder Text"/>
    <w:uiPriority w:val="99"/>
    <w:semiHidden/>
    <w:rsid w:val="009E77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image" Target="media/image1.wmf"/><Relationship Id="rId25" Type="http://schemas.openxmlformats.org/officeDocument/2006/relationships/header" Target="header9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31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inville\Desktop\INTRANET%20ET%20INTERNET%20GUIDE%20NOUVELLE%20ETC\Formulaires%20finaux%20Guide%20de%20pr&#233;paration%20des%20projets%20routiers\V-132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Code_x0020_de_x0020_classification xmlns="be917e68-ac16-4509-98b7-ff46f77b8404"/>
    <Extrait xmlns="be917e68-ac16-4509-98b7-ff46f77b8404" xsi:nil="true"/>
    <LienOrigineDocument xmlns="5196f083-b045-4a14-9714-c594e003b1c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2B0E293C75154AA7719324527AB9D7" ma:contentTypeVersion="7" ma:contentTypeDescription="Crée un document." ma:contentTypeScope="" ma:versionID="228dc418d6cc4a945881ac86b7cc51af">
  <xsd:schema xmlns:xsd="http://www.w3.org/2001/XMLSchema" xmlns:p="http://schemas.microsoft.com/office/2006/metadata/properties" xmlns:ns2="be917e68-ac16-4509-98b7-ff46f77b8404" xmlns:ns3="5196f083-b045-4a14-9714-c594e003b1ce" targetNamespace="http://schemas.microsoft.com/office/2006/metadata/properties" ma:root="true" ma:fieldsID="526761122e14996f36a5a3883b562665" ns2:_="" ns3:_="">
    <xsd:import namespace="be917e68-ac16-4509-98b7-ff46f77b8404"/>
    <xsd:import namespace="5196f083-b045-4a14-9714-c594e003b1ce"/>
    <xsd:element name="properties">
      <xsd:complexType>
        <xsd:sequence>
          <xsd:element name="documentManagement">
            <xsd:complexType>
              <xsd:all>
                <xsd:element ref="ns2:Code_x0020_de_x0020_classification" minOccurs="0"/>
                <xsd:element ref="ns3:LienOrigineDocument" minOccurs="0"/>
                <xsd:element ref="ns2:Extrai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e917e68-ac16-4509-98b7-ff46f77b8404" elementFormDefault="qualified">
    <xsd:import namespace="http://schemas.microsoft.com/office/2006/documentManagement/types"/>
    <xsd:element name="Code_x0020_de_x0020_classification" ma:index="8" nillable="true" ma:displayName="Document disponnible dans LiveLink" ma:default="" ma:internalName="Code_x0020_de_x0020_classifica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Oui"/>
                  </xsd:restriction>
                </xsd:simpleType>
              </xsd:element>
            </xsd:sequence>
          </xsd:extension>
        </xsd:complexContent>
      </xsd:complexType>
    </xsd:element>
    <xsd:element name="Extrait" ma:index="10" nillable="true" ma:displayName="Extrait" ma:internalName="Extrait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5196f083-b045-4a14-9714-c594e003b1ce" elementFormDefault="qualified">
    <xsd:import namespace="http://schemas.microsoft.com/office/2006/documentManagement/types"/>
    <xsd:element name="LienOrigineDocument" ma:index="9" nillable="true" ma:displayName="Lien vers le document original" ma:default="" ma:description="Lien dorigine du document: permet d'afficher le lien vers la source du document (le document original)" ma:internalName="LienOrigineDocumen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9EAB-205A-4769-9781-B003A4B24F49}">
  <ds:schemaRefs>
    <ds:schemaRef ds:uri="http://schemas.microsoft.com/office/2006/metadata/properties"/>
    <ds:schemaRef ds:uri="be917e68-ac16-4509-98b7-ff46f77b8404"/>
    <ds:schemaRef ds:uri="5196f083-b045-4a14-9714-c594e003b1ce"/>
  </ds:schemaRefs>
</ds:datastoreItem>
</file>

<file path=customXml/itemProps2.xml><?xml version="1.0" encoding="utf-8"?>
<ds:datastoreItem xmlns:ds="http://schemas.openxmlformats.org/officeDocument/2006/customXml" ds:itemID="{B7302933-2299-4CAF-A4F8-86A9EE7735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7CA28-9430-456B-A287-AB188C0FA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917e68-ac16-4509-98b7-ff46f77b8404"/>
    <ds:schemaRef ds:uri="5196f083-b045-4a14-9714-c594e003b1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935DFFD-6F80-481E-845F-12D82180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V-1329.dotx</Template>
  <TotalTime>19</TotalTime>
  <Pages>1</Pages>
  <Words>1068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V-1329 Grands projets ­- Charte de projet</vt:lpstr>
    </vt:vector>
  </TitlesOfParts>
  <Company>MTMDET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V-1329 Grands projets ­- Charte de projet</dc:title>
  <dc:subject>Ce formulaire sert à créer la charte de projet pour un grand projet routier. Il est associé au Guide de préparation des projets routiers.</dc:subject>
  <dc:creator>Ministère des Transports de la Mobilité durable et de l’Électrification des transports</dc:creator>
  <cp:lastModifiedBy>Rainville, Elizabeth</cp:lastModifiedBy>
  <cp:revision>4</cp:revision>
  <cp:lastPrinted>2018-02-21T16:20:00Z</cp:lastPrinted>
  <dcterms:created xsi:type="dcterms:W3CDTF">2018-04-05T16:03:00Z</dcterms:created>
  <dcterms:modified xsi:type="dcterms:W3CDTF">2018-04-13T14:33:00Z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0x010100682B0E293C75154AA7719324527AB9D7</vt:lpwstr>
  </property>
</Properties>
</file>